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8D228A" w:rsidRPr="004E1AFC" w14:paraId="4E15AB95" w14:textId="77777777" w:rsidTr="007D2571">
        <w:trPr>
          <w:trHeight w:hRule="exact" w:val="1129"/>
        </w:trPr>
        <w:tc>
          <w:tcPr>
            <w:tcW w:w="2874" w:type="dxa"/>
            <w:vAlign w:val="center"/>
          </w:tcPr>
          <w:p w14:paraId="3C6590C9" w14:textId="77777777" w:rsidR="008D228A" w:rsidRPr="004E1AFC" w:rsidRDefault="008D228A" w:rsidP="004E1AF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4E1AFC">
              <w:rPr>
                <w:rFonts w:ascii="Times New Roman" w:hAnsi="Times New Roman" w:cs="Times New Roman"/>
                <w:noProof/>
                <w:lang w:eastAsia="hr-HR"/>
              </w:rPr>
              <w:drawing>
                <wp:anchor distT="0" distB="0" distL="36195" distR="0" simplePos="0" relativeHeight="251658240" behindDoc="1" locked="0" layoutInCell="1" allowOverlap="1" wp14:anchorId="297C3334" wp14:editId="027F6813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E1AFC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4E1AFC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4E1AFC">
              <w:rPr>
                <w:rFonts w:ascii="Times New Roman" w:hAnsi="Times New Roman" w:cs="Times New Roman"/>
              </w:rPr>
              <w:t>REPUBLIKA HRVATSKA</w:t>
            </w:r>
          </w:p>
          <w:p w14:paraId="1F70560C" w14:textId="77777777" w:rsidR="008D228A" w:rsidRPr="004E1AFC" w:rsidRDefault="008D228A" w:rsidP="004E1AF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4E1AFC">
              <w:rPr>
                <w:rFonts w:ascii="Times New Roman" w:hAnsi="Times New Roman" w:cs="Times New Roman"/>
              </w:rPr>
              <w:t>KARLOVAČKA ŽUPANIJA</w:t>
            </w:r>
          </w:p>
          <w:p w14:paraId="33A1DAD5" w14:textId="77777777" w:rsidR="008D228A" w:rsidRPr="004E1AFC" w:rsidRDefault="008D228A" w:rsidP="004E1AF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6354FA5D" w14:textId="77777777" w:rsidR="008D228A" w:rsidRPr="004E1AFC" w:rsidRDefault="008D228A" w:rsidP="004E1AF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</w:pPr>
            <w:r w:rsidRPr="004E1AFC">
              <w:rPr>
                <w:rFonts w:ascii="Times New Roman" w:hAnsi="Times New Roman" w:cs="Times New Roman"/>
                <w:noProof/>
                <w:sz w:val="18"/>
                <w:szCs w:val="18"/>
                <w:lang w:eastAsia="hr-HR"/>
              </w:rPr>
              <w:drawing>
                <wp:inline distT="0" distB="0" distL="0" distR="0" wp14:anchorId="50C73227" wp14:editId="6CC86456">
                  <wp:extent cx="1335405" cy="365760"/>
                  <wp:effectExtent l="0" t="0" r="0" b="0"/>
                  <wp:docPr id="11" name="Picture 11" descr="A red and black logo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A red and black logo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365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228A" w:rsidRPr="004E1AFC" w14:paraId="418D00EA" w14:textId="77777777" w:rsidTr="007D2571">
        <w:trPr>
          <w:trHeight w:val="437"/>
        </w:trPr>
        <w:tc>
          <w:tcPr>
            <w:tcW w:w="2874" w:type="dxa"/>
            <w:vAlign w:val="bottom"/>
          </w:tcPr>
          <w:p w14:paraId="30645F40" w14:textId="77777777" w:rsidR="008D228A" w:rsidRPr="004E1AFC" w:rsidRDefault="008D228A" w:rsidP="004E1AF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4E1AFC">
              <w:rPr>
                <w:rFonts w:ascii="Times New Roman" w:hAnsi="Times New Roman" w:cs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58241" behindDoc="1" locked="0" layoutInCell="1" allowOverlap="0" wp14:anchorId="00D37311" wp14:editId="5EBE235D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12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E1AFC">
              <w:rPr>
                <w:rFonts w:ascii="Times New Roman" w:hAnsi="Times New Roman" w:cs="Times New Roman"/>
              </w:rPr>
              <w:t xml:space="preserve"> GRAD KARLOVAC</w:t>
            </w:r>
          </w:p>
        </w:tc>
        <w:tc>
          <w:tcPr>
            <w:tcW w:w="6165" w:type="dxa"/>
            <w:vMerge/>
            <w:vAlign w:val="center"/>
          </w:tcPr>
          <w:p w14:paraId="15A6F837" w14:textId="77777777" w:rsidR="008D228A" w:rsidRPr="004E1AFC" w:rsidRDefault="008D228A" w:rsidP="004E1AF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3C4DE54D" w14:textId="2EF53FB1" w:rsidR="00411319" w:rsidRPr="004E1AFC" w:rsidRDefault="00AD7D47" w:rsidP="004E1AFC">
      <w:pPr>
        <w:spacing w:after="0" w:line="240" w:lineRule="auto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GRADSKO VIJEĆE </w:t>
      </w:r>
    </w:p>
    <w:p w14:paraId="3C4DE54E" w14:textId="49B7E8DF" w:rsidR="00D81FAE" w:rsidRPr="004E1AFC" w:rsidRDefault="00D81FAE" w:rsidP="004E1AFC">
      <w:pPr>
        <w:spacing w:after="0" w:line="240" w:lineRule="auto"/>
        <w:rPr>
          <w:rFonts w:ascii="Times New Roman" w:hAnsi="Times New Roman" w:cs="Times New Roman"/>
        </w:rPr>
      </w:pPr>
      <w:bookmarkStart w:id="0" w:name="_Hlk163041699"/>
      <w:r w:rsidRPr="004E1AFC">
        <w:rPr>
          <w:rFonts w:ascii="Times New Roman" w:hAnsi="Times New Roman" w:cs="Times New Roman"/>
        </w:rPr>
        <w:t>KLASA:</w:t>
      </w:r>
      <w:r w:rsidR="000C4808" w:rsidRPr="004E1AFC">
        <w:rPr>
          <w:rFonts w:ascii="Times New Roman" w:hAnsi="Times New Roman" w:cs="Times New Roman"/>
        </w:rPr>
        <w:t xml:space="preserve"> </w:t>
      </w:r>
    </w:p>
    <w:p w14:paraId="7DA96C59" w14:textId="2F6D82A9" w:rsidR="00C74A2F" w:rsidRPr="004E1AFC" w:rsidRDefault="00D81FAE" w:rsidP="004E1AFC">
      <w:pPr>
        <w:spacing w:after="0" w:line="240" w:lineRule="auto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URBROJ:</w:t>
      </w:r>
      <w:r w:rsidR="00C74A2F" w:rsidRPr="004E1AFC">
        <w:rPr>
          <w:rFonts w:ascii="Times New Roman" w:hAnsi="Times New Roman" w:cs="Times New Roman"/>
        </w:rPr>
        <w:t xml:space="preserve"> </w:t>
      </w:r>
    </w:p>
    <w:p w14:paraId="21431B4D" w14:textId="7EE2EF2F" w:rsidR="00D72683" w:rsidRPr="004E1AFC" w:rsidRDefault="00D81FAE" w:rsidP="004E1AFC">
      <w:pPr>
        <w:spacing w:after="0" w:line="240" w:lineRule="auto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Karlovac,</w:t>
      </w:r>
      <w:r w:rsidR="00AD7D47" w:rsidRPr="004E1AFC">
        <w:rPr>
          <w:rFonts w:ascii="Times New Roman" w:hAnsi="Times New Roman" w:cs="Times New Roman"/>
        </w:rPr>
        <w:t xml:space="preserve"> __ </w:t>
      </w:r>
      <w:r w:rsidR="009F3628" w:rsidRPr="004E1AFC">
        <w:rPr>
          <w:rFonts w:ascii="Times New Roman" w:hAnsi="Times New Roman" w:cs="Times New Roman"/>
        </w:rPr>
        <w:t>2025</w:t>
      </w:r>
      <w:r w:rsidR="00D72683" w:rsidRPr="004E1AFC">
        <w:rPr>
          <w:rFonts w:ascii="Times New Roman" w:hAnsi="Times New Roman" w:cs="Times New Roman"/>
        </w:rPr>
        <w:t>. godine</w:t>
      </w:r>
    </w:p>
    <w:p w14:paraId="063EAFDA" w14:textId="2E3DB368" w:rsidR="0043178B" w:rsidRPr="004E1AFC" w:rsidRDefault="0043178B" w:rsidP="004E1AFC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P R I J E D L O G </w:t>
      </w:r>
    </w:p>
    <w:p w14:paraId="13EAB630" w14:textId="77777777" w:rsidR="0043178B" w:rsidRPr="004E1AFC" w:rsidRDefault="0043178B" w:rsidP="004E1AFC">
      <w:pPr>
        <w:spacing w:after="0" w:line="240" w:lineRule="auto"/>
        <w:jc w:val="right"/>
        <w:rPr>
          <w:rFonts w:ascii="Times New Roman" w:hAnsi="Times New Roman" w:cs="Times New Roman"/>
        </w:rPr>
      </w:pPr>
    </w:p>
    <w:bookmarkEnd w:id="0"/>
    <w:p w14:paraId="056C1158" w14:textId="6D597EF2" w:rsidR="00D72683" w:rsidRPr="004E1AFC" w:rsidRDefault="008D228A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Na temelju članka 21. – 23. Zakona o društveno poticanoj stanogradnji („Narodne novine“ br. </w:t>
      </w:r>
      <w:r w:rsidR="00793CA7" w:rsidRPr="004E1AFC">
        <w:rPr>
          <w:rFonts w:ascii="Times New Roman" w:hAnsi="Times New Roman" w:cs="Times New Roman"/>
        </w:rPr>
        <w:t>109/01, 82/04, 76/07, 38/09, 86/12, 7/13, 26/15, 57/18, 66/19, 58/21)</w:t>
      </w:r>
      <w:r w:rsidR="00E92AE1" w:rsidRPr="004E1AFC">
        <w:rPr>
          <w:rFonts w:ascii="Times New Roman" w:hAnsi="Times New Roman" w:cs="Times New Roman"/>
        </w:rPr>
        <w:t xml:space="preserve">, </w:t>
      </w:r>
      <w:r w:rsidR="00682202" w:rsidRPr="004E1AFC">
        <w:rPr>
          <w:rFonts w:ascii="Times New Roman" w:hAnsi="Times New Roman" w:cs="Times New Roman"/>
        </w:rPr>
        <w:t xml:space="preserve">članka 35. </w:t>
      </w:r>
      <w:r w:rsidR="00396E8B" w:rsidRPr="004E1AFC">
        <w:rPr>
          <w:rFonts w:ascii="Times New Roman" w:hAnsi="Times New Roman" w:cs="Times New Roman"/>
        </w:rPr>
        <w:t>Zakona o lokalnoj i područnoj (regionalnoj) samoupravi ("Narodne novine" br. 33/01., 60/01., 129/05., 109/07., 36/09., 125/08., 36/09., 150/11., 19/13. - službeni pročišćeni tekst, 144/12., 137/15. - službeni pročišćeni tekst, 123/17., 98/19., 144/20.),</w:t>
      </w:r>
      <w:r w:rsidR="00793CA7" w:rsidRPr="004E1AFC">
        <w:rPr>
          <w:rFonts w:ascii="Times New Roman" w:hAnsi="Times New Roman" w:cs="Times New Roman"/>
        </w:rPr>
        <w:t xml:space="preserve"> </w:t>
      </w:r>
      <w:r w:rsidR="00D72683" w:rsidRPr="004E1AFC">
        <w:rPr>
          <w:rFonts w:ascii="Times New Roman" w:hAnsi="Times New Roman" w:cs="Times New Roman"/>
        </w:rPr>
        <w:t xml:space="preserve"> članka </w:t>
      </w:r>
      <w:r w:rsidR="00AE0A84" w:rsidRPr="004E1AFC">
        <w:rPr>
          <w:rFonts w:ascii="Times New Roman" w:hAnsi="Times New Roman" w:cs="Times New Roman"/>
        </w:rPr>
        <w:t>3</w:t>
      </w:r>
      <w:r w:rsidR="00D72683" w:rsidRPr="004E1AFC">
        <w:rPr>
          <w:rFonts w:ascii="Times New Roman" w:hAnsi="Times New Roman" w:cs="Times New Roman"/>
        </w:rPr>
        <w:t>4. i 9</w:t>
      </w:r>
      <w:r w:rsidR="00AE0A84" w:rsidRPr="004E1AFC">
        <w:rPr>
          <w:rFonts w:ascii="Times New Roman" w:hAnsi="Times New Roman" w:cs="Times New Roman"/>
        </w:rPr>
        <w:t>7</w:t>
      </w:r>
      <w:r w:rsidR="00D72683" w:rsidRPr="004E1AFC">
        <w:rPr>
          <w:rFonts w:ascii="Times New Roman" w:hAnsi="Times New Roman" w:cs="Times New Roman"/>
        </w:rPr>
        <w:t>. Statuta Grada Karlovca (</w:t>
      </w:r>
      <w:r w:rsidR="0045314E" w:rsidRPr="004E1AFC">
        <w:rPr>
          <w:rFonts w:ascii="Times New Roman" w:hAnsi="Times New Roman" w:cs="Times New Roman"/>
          <w:iCs/>
          <w:lang w:val="en-GB"/>
        </w:rPr>
        <w:t>„Glasnik Grada Karlovca“, br. 7/09, 8/09, 3/13, 6/13, 1/15-pročišćeni tekst, 3/18, 6/20, 4/21, 8/21, 9/21-potpuni tekst i 10/22</w:t>
      </w:r>
      <w:r w:rsidR="00D72683" w:rsidRPr="004E1AFC">
        <w:rPr>
          <w:rFonts w:ascii="Times New Roman" w:hAnsi="Times New Roman" w:cs="Times New Roman"/>
        </w:rPr>
        <w:t>)</w:t>
      </w:r>
      <w:r w:rsidR="00AE0A84" w:rsidRPr="004E1AFC">
        <w:rPr>
          <w:rFonts w:ascii="Times New Roman" w:hAnsi="Times New Roman" w:cs="Times New Roman"/>
        </w:rPr>
        <w:t xml:space="preserve">, </w:t>
      </w:r>
      <w:r w:rsidR="000D0821" w:rsidRPr="004E1AFC">
        <w:rPr>
          <w:rFonts w:ascii="Times New Roman" w:hAnsi="Times New Roman" w:cs="Times New Roman"/>
        </w:rPr>
        <w:t>Gradsko vijeće G</w:t>
      </w:r>
      <w:r w:rsidR="00D72683" w:rsidRPr="004E1AFC">
        <w:rPr>
          <w:rFonts w:ascii="Times New Roman" w:hAnsi="Times New Roman" w:cs="Times New Roman"/>
        </w:rPr>
        <w:t xml:space="preserve">rada Karlovca </w:t>
      </w:r>
      <w:r w:rsidR="000D0821" w:rsidRPr="004E1AFC">
        <w:rPr>
          <w:rFonts w:ascii="Times New Roman" w:hAnsi="Times New Roman" w:cs="Times New Roman"/>
        </w:rPr>
        <w:t xml:space="preserve">na </w:t>
      </w:r>
      <w:r w:rsidR="001A05C7" w:rsidRPr="004E1AFC">
        <w:rPr>
          <w:rFonts w:ascii="Times New Roman" w:hAnsi="Times New Roman" w:cs="Times New Roman"/>
        </w:rPr>
        <w:t xml:space="preserve">46. </w:t>
      </w:r>
      <w:r w:rsidR="000D0821" w:rsidRPr="004E1AFC">
        <w:rPr>
          <w:rFonts w:ascii="Times New Roman" w:hAnsi="Times New Roman" w:cs="Times New Roman"/>
        </w:rPr>
        <w:t xml:space="preserve">sjednici održanoj dana </w:t>
      </w:r>
      <w:r w:rsidR="0043178B" w:rsidRPr="004E1AFC">
        <w:rPr>
          <w:rFonts w:ascii="Times New Roman" w:hAnsi="Times New Roman" w:cs="Times New Roman"/>
        </w:rPr>
        <w:t>__ 2025. godine donijelo je</w:t>
      </w:r>
    </w:p>
    <w:p w14:paraId="3C71F761" w14:textId="77777777" w:rsidR="0043178B" w:rsidRPr="004E1AFC" w:rsidRDefault="0043178B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054EF61" w14:textId="77777777" w:rsidR="0043178B" w:rsidRPr="004E1AFC" w:rsidRDefault="0043178B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EE8052C" w14:textId="77777777" w:rsidR="00653915" w:rsidRPr="004E1AFC" w:rsidRDefault="00D72683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4E1AFC">
        <w:rPr>
          <w:rFonts w:ascii="Times New Roman" w:hAnsi="Times New Roman" w:cs="Times New Roman"/>
          <w:b/>
          <w:bCs/>
        </w:rPr>
        <w:t>R J E Š E N J E</w:t>
      </w:r>
      <w:r w:rsidR="008A30E8" w:rsidRPr="004E1AFC">
        <w:rPr>
          <w:rFonts w:ascii="Times New Roman" w:hAnsi="Times New Roman" w:cs="Times New Roman"/>
          <w:b/>
          <w:bCs/>
        </w:rPr>
        <w:t xml:space="preserve"> </w:t>
      </w:r>
    </w:p>
    <w:p w14:paraId="403A3AFD" w14:textId="74A6049D" w:rsidR="00D72683" w:rsidRPr="004E1AFC" w:rsidRDefault="008A30E8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4E1AFC">
        <w:rPr>
          <w:rFonts w:ascii="Times New Roman" w:hAnsi="Times New Roman" w:cs="Times New Roman"/>
          <w:b/>
          <w:bCs/>
        </w:rPr>
        <w:t xml:space="preserve">o izmjeni </w:t>
      </w:r>
      <w:r w:rsidR="00E21F21" w:rsidRPr="004E1AFC">
        <w:rPr>
          <w:rFonts w:ascii="Times New Roman" w:hAnsi="Times New Roman" w:cs="Times New Roman"/>
          <w:b/>
          <w:bCs/>
        </w:rPr>
        <w:t>Rješenja</w:t>
      </w:r>
      <w:r w:rsidR="00653915" w:rsidRPr="004E1AFC">
        <w:rPr>
          <w:rFonts w:ascii="Times New Roman" w:hAnsi="Times New Roman" w:cs="Times New Roman"/>
          <w:b/>
          <w:bCs/>
        </w:rPr>
        <w:t xml:space="preserve"> </w:t>
      </w:r>
      <w:r w:rsidR="00D72683" w:rsidRPr="004E1AFC">
        <w:rPr>
          <w:rFonts w:ascii="Times New Roman" w:hAnsi="Times New Roman" w:cs="Times New Roman"/>
          <w:b/>
          <w:bCs/>
        </w:rPr>
        <w:t xml:space="preserve">o </w:t>
      </w:r>
      <w:bookmarkStart w:id="1" w:name="_Hlk163041753"/>
      <w:r w:rsidR="00D72683" w:rsidRPr="004E1AFC">
        <w:rPr>
          <w:rFonts w:ascii="Times New Roman" w:hAnsi="Times New Roman" w:cs="Times New Roman"/>
          <w:b/>
          <w:bCs/>
        </w:rPr>
        <w:t xml:space="preserve">imenovanju Povjerenstva za </w:t>
      </w:r>
      <w:r w:rsidR="000071F7" w:rsidRPr="004E1AFC">
        <w:rPr>
          <w:rFonts w:ascii="Times New Roman" w:hAnsi="Times New Roman" w:cs="Times New Roman"/>
          <w:b/>
          <w:bCs/>
        </w:rPr>
        <w:t>provo</w:t>
      </w:r>
      <w:r w:rsidR="00653915" w:rsidRPr="004E1AFC">
        <w:rPr>
          <w:rFonts w:ascii="Times New Roman" w:hAnsi="Times New Roman" w:cs="Times New Roman"/>
          <w:b/>
          <w:bCs/>
        </w:rPr>
        <w:t xml:space="preserve">đenje javnog natječaja i za utvrđivanje liste reda prvenstva za kupnju stana iz programa društveno poticane stanogradnje (POS) na području Grada Karlovca </w:t>
      </w:r>
    </w:p>
    <w:bookmarkEnd w:id="1"/>
    <w:p w14:paraId="14F5D29B" w14:textId="77777777" w:rsidR="00D72683" w:rsidRPr="004E1AFC" w:rsidRDefault="00D72683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59D3DDB" w14:textId="646275EA" w:rsidR="00D72683" w:rsidRPr="004E1AFC" w:rsidRDefault="00D72683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4E1AFC">
        <w:rPr>
          <w:rFonts w:ascii="Times New Roman" w:hAnsi="Times New Roman" w:cs="Times New Roman"/>
          <w:b/>
          <w:bCs/>
        </w:rPr>
        <w:t>I</w:t>
      </w:r>
    </w:p>
    <w:p w14:paraId="7DD7DA3F" w14:textId="2C180229" w:rsidR="00C31EFD" w:rsidRPr="004E1AFC" w:rsidRDefault="00D72683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bookmarkStart w:id="2" w:name="_Hlk163462728"/>
      <w:r w:rsidRPr="004E1AFC">
        <w:rPr>
          <w:rFonts w:ascii="Times New Roman" w:hAnsi="Times New Roman" w:cs="Times New Roman"/>
        </w:rPr>
        <w:t xml:space="preserve">U </w:t>
      </w:r>
      <w:r w:rsidR="000E2AE2" w:rsidRPr="004E1AFC">
        <w:rPr>
          <w:rFonts w:ascii="Times New Roman" w:hAnsi="Times New Roman" w:cs="Times New Roman"/>
        </w:rPr>
        <w:t>Rješenj</w:t>
      </w:r>
      <w:r w:rsidR="005F1088" w:rsidRPr="004E1AFC">
        <w:rPr>
          <w:rFonts w:ascii="Times New Roman" w:hAnsi="Times New Roman" w:cs="Times New Roman"/>
        </w:rPr>
        <w:t>u</w:t>
      </w:r>
      <w:r w:rsidR="000E2AE2" w:rsidRPr="004E1AFC">
        <w:rPr>
          <w:rFonts w:ascii="Times New Roman" w:hAnsi="Times New Roman" w:cs="Times New Roman"/>
        </w:rPr>
        <w:t xml:space="preserve"> o imenovanju</w:t>
      </w:r>
      <w:r w:rsidR="000E2AE2" w:rsidRPr="004E1AFC">
        <w:rPr>
          <w:rFonts w:ascii="Times New Roman" w:hAnsi="Times New Roman" w:cs="Times New Roman"/>
          <w:b/>
          <w:bCs/>
        </w:rPr>
        <w:t xml:space="preserve"> </w:t>
      </w:r>
      <w:r w:rsidRPr="004E1AFC">
        <w:rPr>
          <w:rFonts w:ascii="Times New Roman" w:hAnsi="Times New Roman" w:cs="Times New Roman"/>
        </w:rPr>
        <w:t>Povjerenstv</w:t>
      </w:r>
      <w:r w:rsidR="000E2AE2" w:rsidRPr="004E1AFC">
        <w:rPr>
          <w:rFonts w:ascii="Times New Roman" w:hAnsi="Times New Roman" w:cs="Times New Roman"/>
        </w:rPr>
        <w:t>a</w:t>
      </w:r>
      <w:r w:rsidRPr="004E1AFC">
        <w:rPr>
          <w:rFonts w:ascii="Times New Roman" w:hAnsi="Times New Roman" w:cs="Times New Roman"/>
        </w:rPr>
        <w:t xml:space="preserve"> za </w:t>
      </w:r>
      <w:bookmarkEnd w:id="2"/>
      <w:r w:rsidR="00C31EFD" w:rsidRPr="004E1AFC">
        <w:rPr>
          <w:rFonts w:ascii="Times New Roman" w:hAnsi="Times New Roman" w:cs="Times New Roman"/>
        </w:rPr>
        <w:t>provođenje javnog natječaja i za utvrđivanje liste reda prvenstva za kupnju stana iz programa društveno poticane stanogradnje (POS) na području Grada Karlovca</w:t>
      </w:r>
      <w:r w:rsidR="00DA059C" w:rsidRPr="004E1AFC">
        <w:rPr>
          <w:rFonts w:ascii="Times New Roman" w:hAnsi="Times New Roman" w:cs="Times New Roman"/>
        </w:rPr>
        <w:t xml:space="preserve">, KLASA: 024-03/22-02/07, URBROJ: 2133-1-01/01-22-21, </w:t>
      </w:r>
      <w:r w:rsidR="00F47A77" w:rsidRPr="004E1AFC">
        <w:rPr>
          <w:rFonts w:ascii="Times New Roman" w:hAnsi="Times New Roman" w:cs="Times New Roman"/>
        </w:rPr>
        <w:t>od dana 22. rujna 2022. godine (u daljnjem tekstu: „Rješenje“)</w:t>
      </w:r>
      <w:r w:rsidR="00AD7D47" w:rsidRPr="004E1AFC">
        <w:rPr>
          <w:rFonts w:ascii="Times New Roman" w:hAnsi="Times New Roman" w:cs="Times New Roman"/>
        </w:rPr>
        <w:t>:</w:t>
      </w:r>
    </w:p>
    <w:p w14:paraId="1181D82D" w14:textId="77777777" w:rsidR="00AD7D47" w:rsidRPr="004E1AFC" w:rsidRDefault="00AD7D47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915F358" w14:textId="1C480202" w:rsidR="004630E7" w:rsidRPr="004E1AFC" w:rsidRDefault="004630E7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U točki I, podtočki 4. Rješenja, razrješuje se Lidija Malović, dipl. oec., umjesto nje imenuje se Karolina Burić, dipl. oec. – za članicu. </w:t>
      </w:r>
    </w:p>
    <w:p w14:paraId="6A256124" w14:textId="77777777" w:rsidR="004630E7" w:rsidRPr="004E1AFC" w:rsidRDefault="004630E7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70C8AAE" w14:textId="7FCC26BF" w:rsidR="004630E7" w:rsidRPr="004E1AFC" w:rsidRDefault="004630E7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U točki I, podtočki 5. Rješenja, razrješuje se Tatjana Gojak</w:t>
      </w:r>
      <w:r w:rsidR="00CC370F" w:rsidRPr="004E1AFC">
        <w:rPr>
          <w:rFonts w:ascii="Times New Roman" w:hAnsi="Times New Roman" w:cs="Times New Roman"/>
        </w:rPr>
        <w:t>,</w:t>
      </w:r>
      <w:r w:rsidRPr="004E1AFC">
        <w:rPr>
          <w:rFonts w:ascii="Times New Roman" w:hAnsi="Times New Roman" w:cs="Times New Roman"/>
        </w:rPr>
        <w:t xml:space="preserve"> dipl. iur., umjesto nje imenuje se Marina Pavić Črne, mag. iur. – za članicu.</w:t>
      </w:r>
    </w:p>
    <w:p w14:paraId="0FE623A3" w14:textId="77777777" w:rsidR="004E5D27" w:rsidRPr="004E1AFC" w:rsidRDefault="004E5D27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730FE90" w14:textId="1F04B392" w:rsidR="004630E7" w:rsidRPr="004E1AFC" w:rsidRDefault="004630E7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U točki I, podtočki 6. Rješenja, razrješuje se Josip Čavlović, umjesto njega imenuje se Karlo Kučan</w:t>
      </w:r>
      <w:r w:rsidR="002759B6" w:rsidRPr="004E1AFC">
        <w:rPr>
          <w:rFonts w:ascii="Times New Roman" w:hAnsi="Times New Roman" w:cs="Times New Roman"/>
        </w:rPr>
        <w:t>, univ. bacc. pol.</w:t>
      </w:r>
      <w:r w:rsidRPr="004E1AFC">
        <w:rPr>
          <w:rFonts w:ascii="Times New Roman" w:hAnsi="Times New Roman" w:cs="Times New Roman"/>
        </w:rPr>
        <w:t xml:space="preserve"> – za člana. </w:t>
      </w:r>
    </w:p>
    <w:p w14:paraId="5AA5F749" w14:textId="1F0034DC" w:rsidR="004630E7" w:rsidRPr="004E1AFC" w:rsidRDefault="004630E7" w:rsidP="004E1AFC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2C0C81FD" w14:textId="1DD6A2D7" w:rsidR="004630E7" w:rsidRPr="004E1AFC" w:rsidRDefault="004630E7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U točki I,</w:t>
      </w:r>
      <w:r w:rsidR="006B1BE4" w:rsidRPr="004E1AFC">
        <w:rPr>
          <w:rFonts w:ascii="Times New Roman" w:hAnsi="Times New Roman" w:cs="Times New Roman"/>
        </w:rPr>
        <w:t xml:space="preserve"> drugi odjeljak,</w:t>
      </w:r>
      <w:r w:rsidRPr="004E1AFC">
        <w:rPr>
          <w:rFonts w:ascii="Times New Roman" w:hAnsi="Times New Roman" w:cs="Times New Roman"/>
        </w:rPr>
        <w:t xml:space="preserve"> podtočk</w:t>
      </w:r>
      <w:r w:rsidR="006B1BE4" w:rsidRPr="004E1AFC">
        <w:rPr>
          <w:rFonts w:ascii="Times New Roman" w:hAnsi="Times New Roman" w:cs="Times New Roman"/>
        </w:rPr>
        <w:t>a</w:t>
      </w:r>
      <w:r w:rsidRPr="004E1AFC">
        <w:rPr>
          <w:rFonts w:ascii="Times New Roman" w:hAnsi="Times New Roman" w:cs="Times New Roman"/>
        </w:rPr>
        <w:t xml:space="preserve"> 7. Rješenja, razrješuje se Draženka Polović, umjesto nje imenuje se Vlasta </w:t>
      </w:r>
      <w:r w:rsidR="00124B5A" w:rsidRPr="004E1AFC">
        <w:rPr>
          <w:rFonts w:ascii="Times New Roman" w:hAnsi="Times New Roman" w:cs="Times New Roman"/>
        </w:rPr>
        <w:t>Lendler-</w:t>
      </w:r>
      <w:r w:rsidRPr="004E1AFC">
        <w:rPr>
          <w:rFonts w:ascii="Times New Roman" w:hAnsi="Times New Roman" w:cs="Times New Roman"/>
        </w:rPr>
        <w:t>Adamec</w:t>
      </w:r>
      <w:r w:rsidR="007E45A9" w:rsidRPr="004E1AFC">
        <w:rPr>
          <w:rFonts w:ascii="Times New Roman" w:hAnsi="Times New Roman" w:cs="Times New Roman"/>
        </w:rPr>
        <w:t>, dipl. ing. arh.</w:t>
      </w:r>
      <w:r w:rsidRPr="004E1AFC">
        <w:rPr>
          <w:rFonts w:ascii="Times New Roman" w:hAnsi="Times New Roman" w:cs="Times New Roman"/>
        </w:rPr>
        <w:t xml:space="preserve"> – za zamjenicu članice. </w:t>
      </w:r>
    </w:p>
    <w:p w14:paraId="76E391E9" w14:textId="77777777" w:rsidR="004630E7" w:rsidRPr="004E1AFC" w:rsidRDefault="004630E7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3619108" w14:textId="4F5C723B" w:rsidR="004630E7" w:rsidRPr="004E1AFC" w:rsidRDefault="004630E7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4E1AFC">
        <w:rPr>
          <w:rFonts w:ascii="Times New Roman" w:hAnsi="Times New Roman" w:cs="Times New Roman"/>
          <w:b/>
          <w:bCs/>
        </w:rPr>
        <w:t>I</w:t>
      </w:r>
      <w:r w:rsidR="00B51BF1" w:rsidRPr="004E1AFC">
        <w:rPr>
          <w:rFonts w:ascii="Times New Roman" w:hAnsi="Times New Roman" w:cs="Times New Roman"/>
          <w:b/>
          <w:bCs/>
        </w:rPr>
        <w:t>I</w:t>
      </w:r>
    </w:p>
    <w:p w14:paraId="21059D46" w14:textId="77777777" w:rsidR="004630E7" w:rsidRPr="004E1AFC" w:rsidRDefault="004630E7" w:rsidP="004E1AFC">
      <w:pPr>
        <w:spacing w:after="0" w:line="240" w:lineRule="auto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U preostalom dijelu Rješenje se ne mijenja.</w:t>
      </w:r>
    </w:p>
    <w:p w14:paraId="5B01E18D" w14:textId="77777777" w:rsidR="000E62AC" w:rsidRPr="004E1AFC" w:rsidRDefault="000E62AC" w:rsidP="004E1AFC">
      <w:pPr>
        <w:spacing w:after="0" w:line="240" w:lineRule="auto"/>
        <w:rPr>
          <w:rFonts w:ascii="Times New Roman" w:hAnsi="Times New Roman" w:cs="Times New Roman"/>
        </w:rPr>
      </w:pPr>
    </w:p>
    <w:p w14:paraId="6E8395C7" w14:textId="7C720D0D" w:rsidR="004630E7" w:rsidRPr="004E1AFC" w:rsidRDefault="00B51BF1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4E1AFC">
        <w:rPr>
          <w:rFonts w:ascii="Times New Roman" w:hAnsi="Times New Roman" w:cs="Times New Roman"/>
          <w:b/>
          <w:bCs/>
        </w:rPr>
        <w:t>III</w:t>
      </w:r>
    </w:p>
    <w:p w14:paraId="4C5811A6" w14:textId="6494EE5C" w:rsidR="00D72683" w:rsidRPr="004E1AFC" w:rsidRDefault="00D72683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Ovo </w:t>
      </w:r>
      <w:r w:rsidR="00406AE8" w:rsidRPr="004E1AFC">
        <w:rPr>
          <w:rFonts w:ascii="Times New Roman" w:hAnsi="Times New Roman" w:cs="Times New Roman"/>
        </w:rPr>
        <w:t>R</w:t>
      </w:r>
      <w:r w:rsidRPr="004E1AFC">
        <w:rPr>
          <w:rFonts w:ascii="Times New Roman" w:hAnsi="Times New Roman" w:cs="Times New Roman"/>
        </w:rPr>
        <w:t>ješenje stupa na snagu danom donošenja</w:t>
      </w:r>
      <w:r w:rsidR="00F55E0E" w:rsidRPr="004E1AFC">
        <w:rPr>
          <w:rFonts w:ascii="Times New Roman" w:hAnsi="Times New Roman" w:cs="Times New Roman"/>
        </w:rPr>
        <w:t xml:space="preserve"> i objavit će se u Službenom Glasniku Grada Karlovca.</w:t>
      </w:r>
    </w:p>
    <w:p w14:paraId="20E8E986" w14:textId="77777777" w:rsidR="005367AF" w:rsidRPr="004E1AFC" w:rsidRDefault="005367AF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19D3A42" w14:textId="77777777" w:rsidR="00B8278B" w:rsidRPr="004E1AFC" w:rsidRDefault="00B8278B" w:rsidP="004E1AFC">
      <w:pPr>
        <w:spacing w:after="0" w:line="240" w:lineRule="auto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  <w:t xml:space="preserve">          PREDSJEDNIK GRADSKOG VIJEĆA</w:t>
      </w:r>
    </w:p>
    <w:p w14:paraId="67D0E1F2" w14:textId="77777777" w:rsidR="00B8278B" w:rsidRPr="004E1AFC" w:rsidRDefault="00B8278B" w:rsidP="004E1AFC">
      <w:pPr>
        <w:tabs>
          <w:tab w:val="left" w:pos="5103"/>
        </w:tabs>
        <w:spacing w:after="0" w:line="240" w:lineRule="auto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                                                                                     </w:t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  <w:t xml:space="preserve">  Marin Svetić, dipl. ing. šumarstva</w:t>
      </w:r>
    </w:p>
    <w:p w14:paraId="43B81488" w14:textId="77777777" w:rsidR="00B51BF1" w:rsidRPr="004E1AFC" w:rsidRDefault="00B51BF1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60122C8" w14:textId="77777777" w:rsidR="005367AF" w:rsidRPr="004E1AFC" w:rsidRDefault="005367AF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1973ED7" w14:textId="77777777" w:rsidR="005367AF" w:rsidRPr="004E1AFC" w:rsidRDefault="005367AF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9BF2A7E" w14:textId="77777777" w:rsidR="004E1AFC" w:rsidRDefault="004E1AFC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EBEF183" w14:textId="2F5F6555" w:rsidR="00AA140C" w:rsidRPr="004E1AFC" w:rsidRDefault="00AA140C" w:rsidP="004E1AFC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4E1AFC">
        <w:rPr>
          <w:rFonts w:ascii="Times New Roman" w:hAnsi="Times New Roman" w:cs="Times New Roman"/>
          <w:b/>
          <w:bCs/>
        </w:rPr>
        <w:t>Obrazloženje</w:t>
      </w:r>
    </w:p>
    <w:p w14:paraId="5E44147E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76D3630E" w14:textId="0D6945FB" w:rsidR="00E1239E" w:rsidRPr="004E1AFC" w:rsidRDefault="00C14826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Gradsko vijeće </w:t>
      </w:r>
      <w:r w:rsidR="00D2514A" w:rsidRPr="004E1AFC">
        <w:rPr>
          <w:rFonts w:ascii="Times New Roman" w:hAnsi="Times New Roman" w:cs="Times New Roman"/>
        </w:rPr>
        <w:t>G</w:t>
      </w:r>
      <w:r w:rsidRPr="004E1AFC">
        <w:rPr>
          <w:rFonts w:ascii="Times New Roman" w:hAnsi="Times New Roman" w:cs="Times New Roman"/>
        </w:rPr>
        <w:t>rada Karlovca je dana 22. rujna 2022. godin</w:t>
      </w:r>
      <w:r w:rsidR="00765314" w:rsidRPr="004E1AFC">
        <w:rPr>
          <w:rFonts w:ascii="Times New Roman" w:hAnsi="Times New Roman" w:cs="Times New Roman"/>
        </w:rPr>
        <w:t xml:space="preserve">e donijelo Rješenje o imenovanju Povjerenstva za provođenje javnog natječaja i za utvrđivanje liste </w:t>
      </w:r>
      <w:r w:rsidR="00B3653A" w:rsidRPr="004E1AFC">
        <w:rPr>
          <w:rFonts w:ascii="Times New Roman" w:hAnsi="Times New Roman" w:cs="Times New Roman"/>
        </w:rPr>
        <w:t xml:space="preserve">reda prvenstva za kupnju stana iz programa društveno poticane stanogradnje </w:t>
      </w:r>
      <w:r w:rsidR="001E3553" w:rsidRPr="004E1AFC">
        <w:rPr>
          <w:rFonts w:ascii="Times New Roman" w:hAnsi="Times New Roman" w:cs="Times New Roman"/>
        </w:rPr>
        <w:t>(POS) na području grada Karlovca</w:t>
      </w:r>
      <w:r w:rsidR="003F729D" w:rsidRPr="004E1AFC">
        <w:rPr>
          <w:rFonts w:ascii="Times New Roman" w:hAnsi="Times New Roman" w:cs="Times New Roman"/>
        </w:rPr>
        <w:t>, KLASA: 024-03/22-02/07, URBROJ: 2133-1-01</w:t>
      </w:r>
      <w:r w:rsidR="00BF5F9E" w:rsidRPr="004E1AFC">
        <w:rPr>
          <w:rFonts w:ascii="Times New Roman" w:hAnsi="Times New Roman" w:cs="Times New Roman"/>
        </w:rPr>
        <w:t>/01-22-21, a koje</w:t>
      </w:r>
      <w:r w:rsidR="00211D83" w:rsidRPr="004E1AFC">
        <w:rPr>
          <w:rFonts w:ascii="Times New Roman" w:hAnsi="Times New Roman" w:cs="Times New Roman"/>
        </w:rPr>
        <w:t xml:space="preserve"> je</w:t>
      </w:r>
      <w:r w:rsidR="00BF5F9E" w:rsidRPr="004E1AFC">
        <w:rPr>
          <w:rFonts w:ascii="Times New Roman" w:hAnsi="Times New Roman" w:cs="Times New Roman"/>
        </w:rPr>
        <w:t xml:space="preserve"> sudjel</w:t>
      </w:r>
      <w:r w:rsidR="00231396" w:rsidRPr="004E1AFC">
        <w:rPr>
          <w:rFonts w:ascii="Times New Roman" w:hAnsi="Times New Roman" w:cs="Times New Roman"/>
        </w:rPr>
        <w:t xml:space="preserve">ovalo u postupku izrade Odluke o uvjetima, mjerilima i postupku za utvrđivanje </w:t>
      </w:r>
      <w:r w:rsidR="00281572" w:rsidRPr="004E1AFC">
        <w:rPr>
          <w:rFonts w:ascii="Times New Roman" w:hAnsi="Times New Roman" w:cs="Times New Roman"/>
        </w:rPr>
        <w:t xml:space="preserve">reda prvenstva za kupnju stanova iz Programa POS-a na području Grada Karlovca, </w:t>
      </w:r>
      <w:r w:rsidR="00482210" w:rsidRPr="004E1AFC">
        <w:rPr>
          <w:rFonts w:ascii="Times New Roman" w:hAnsi="Times New Roman" w:cs="Times New Roman"/>
        </w:rPr>
        <w:t xml:space="preserve">zatim </w:t>
      </w:r>
      <w:r w:rsidR="00196B0F" w:rsidRPr="004E1AFC">
        <w:rPr>
          <w:rFonts w:ascii="Times New Roman" w:hAnsi="Times New Roman" w:cs="Times New Roman"/>
        </w:rPr>
        <w:t>utvrdi</w:t>
      </w:r>
      <w:r w:rsidR="00896C01" w:rsidRPr="004E1AFC">
        <w:rPr>
          <w:rFonts w:ascii="Times New Roman" w:hAnsi="Times New Roman" w:cs="Times New Roman"/>
        </w:rPr>
        <w:t>l</w:t>
      </w:r>
      <w:r w:rsidR="00196B0F" w:rsidRPr="004E1AFC">
        <w:rPr>
          <w:rFonts w:ascii="Times New Roman" w:hAnsi="Times New Roman" w:cs="Times New Roman"/>
        </w:rPr>
        <w:t xml:space="preserve">o prijedlog liste reda prvenstva te </w:t>
      </w:r>
      <w:r w:rsidR="005C62D4" w:rsidRPr="004E1AFC">
        <w:rPr>
          <w:rFonts w:ascii="Times New Roman" w:hAnsi="Times New Roman" w:cs="Times New Roman"/>
        </w:rPr>
        <w:t xml:space="preserve">obavlja </w:t>
      </w:r>
      <w:r w:rsidR="00196B0F" w:rsidRPr="004E1AFC">
        <w:rPr>
          <w:rFonts w:ascii="Times New Roman" w:hAnsi="Times New Roman" w:cs="Times New Roman"/>
        </w:rPr>
        <w:t xml:space="preserve">ostale </w:t>
      </w:r>
      <w:r w:rsidR="005C62D4" w:rsidRPr="004E1AFC">
        <w:rPr>
          <w:rFonts w:ascii="Times New Roman" w:hAnsi="Times New Roman" w:cs="Times New Roman"/>
        </w:rPr>
        <w:t xml:space="preserve">propisane </w:t>
      </w:r>
      <w:r w:rsidR="00196B0F" w:rsidRPr="004E1AFC">
        <w:rPr>
          <w:rFonts w:ascii="Times New Roman" w:hAnsi="Times New Roman" w:cs="Times New Roman"/>
        </w:rPr>
        <w:t>poslove.</w:t>
      </w:r>
    </w:p>
    <w:p w14:paraId="6D341CF1" w14:textId="77777777" w:rsidR="00E1239E" w:rsidRPr="004E1AFC" w:rsidRDefault="00E1239E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4D300CF" w14:textId="1AAE55AC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Sukladno članku 23.</w:t>
      </w:r>
      <w:r w:rsidR="00211D83" w:rsidRPr="004E1AFC">
        <w:rPr>
          <w:rFonts w:ascii="Times New Roman" w:hAnsi="Times New Roman" w:cs="Times New Roman"/>
        </w:rPr>
        <w:t>,</w:t>
      </w:r>
      <w:r w:rsidRPr="004E1AFC">
        <w:rPr>
          <w:rFonts w:ascii="Times New Roman" w:hAnsi="Times New Roman" w:cs="Times New Roman"/>
        </w:rPr>
        <w:t xml:space="preserve"> stavku </w:t>
      </w:r>
      <w:r w:rsidR="004C2156" w:rsidRPr="004E1AFC">
        <w:rPr>
          <w:rFonts w:ascii="Times New Roman" w:hAnsi="Times New Roman" w:cs="Times New Roman"/>
        </w:rPr>
        <w:t>3</w:t>
      </w:r>
      <w:r w:rsidRPr="004E1AFC">
        <w:rPr>
          <w:rFonts w:ascii="Times New Roman" w:hAnsi="Times New Roman" w:cs="Times New Roman"/>
        </w:rPr>
        <w:t xml:space="preserve">. Zakona o društveno poticanoj stanogradnji („Narodne novine“ br. 109/01, 82/04, 76/07, 38/09, 86/12, 7/13, 26/15, 57/18, 66/19, 58/21), uvjete, mjerila i postupak za određivanje reda prvenstva za kupnju stana određuje predstavničko tijelo jedinice lokalne samouprave, ovisno o lokalnim potrebama i prilikama. </w:t>
      </w:r>
      <w:r w:rsidR="008D02E9" w:rsidRPr="004E1AFC">
        <w:rPr>
          <w:rFonts w:ascii="Times New Roman" w:hAnsi="Times New Roman" w:cs="Times New Roman"/>
        </w:rPr>
        <w:t xml:space="preserve">U tome smislu Gradsko vijeće je dana </w:t>
      </w:r>
      <w:r w:rsidR="00724BAE" w:rsidRPr="004E1AFC">
        <w:rPr>
          <w:rFonts w:ascii="Times New Roman" w:hAnsi="Times New Roman" w:cs="Times New Roman"/>
        </w:rPr>
        <w:t xml:space="preserve">30. studenog 2022. godine donijelo Odluku o uvjetima, mjerilima i postupku određivanja reda prvenstva </w:t>
      </w:r>
      <w:r w:rsidR="00083FF6" w:rsidRPr="004E1AFC">
        <w:rPr>
          <w:rFonts w:ascii="Times New Roman" w:hAnsi="Times New Roman" w:cs="Times New Roman"/>
        </w:rPr>
        <w:t>za kupnju stanova po Programu društveno poticane stanogradnje na području Grada Karlovca</w:t>
      </w:r>
      <w:r w:rsidR="001753F5" w:rsidRPr="004E1AFC">
        <w:rPr>
          <w:rFonts w:ascii="Times New Roman" w:hAnsi="Times New Roman" w:cs="Times New Roman"/>
        </w:rPr>
        <w:t>, KLASA: 024-</w:t>
      </w:r>
      <w:r w:rsidR="00DD314A" w:rsidRPr="004E1AFC">
        <w:rPr>
          <w:rFonts w:ascii="Times New Roman" w:hAnsi="Times New Roman" w:cs="Times New Roman"/>
        </w:rPr>
        <w:t>03/22-01/11, URBROJ: 2133-1-01</w:t>
      </w:r>
      <w:r w:rsidR="00815AA4" w:rsidRPr="004E1AFC">
        <w:rPr>
          <w:rFonts w:ascii="Times New Roman" w:hAnsi="Times New Roman" w:cs="Times New Roman"/>
        </w:rPr>
        <w:t>/01-22-5 (u daljnjem tekstu: „Odluka“)</w:t>
      </w:r>
      <w:r w:rsidR="00083FF6" w:rsidRPr="004E1AFC">
        <w:rPr>
          <w:rFonts w:ascii="Times New Roman" w:hAnsi="Times New Roman" w:cs="Times New Roman"/>
        </w:rPr>
        <w:t>.</w:t>
      </w:r>
    </w:p>
    <w:p w14:paraId="5DD2F9A3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1BFC68C" w14:textId="66E2C245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Člankom </w:t>
      </w:r>
      <w:r w:rsidR="001F3C57" w:rsidRPr="004E1AFC">
        <w:rPr>
          <w:rFonts w:ascii="Times New Roman" w:hAnsi="Times New Roman" w:cs="Times New Roman"/>
        </w:rPr>
        <w:t>23.</w:t>
      </w:r>
      <w:r w:rsidR="00211D83" w:rsidRPr="004E1AFC">
        <w:rPr>
          <w:rFonts w:ascii="Times New Roman" w:hAnsi="Times New Roman" w:cs="Times New Roman"/>
        </w:rPr>
        <w:t xml:space="preserve">, stavkom </w:t>
      </w:r>
      <w:r w:rsidR="001F3C57" w:rsidRPr="004E1AFC">
        <w:rPr>
          <w:rFonts w:ascii="Times New Roman" w:hAnsi="Times New Roman" w:cs="Times New Roman"/>
        </w:rPr>
        <w:t xml:space="preserve">5. Zakona o </w:t>
      </w:r>
      <w:r w:rsidR="002C044F" w:rsidRPr="004E1AFC">
        <w:rPr>
          <w:rFonts w:ascii="Times New Roman" w:hAnsi="Times New Roman" w:cs="Times New Roman"/>
        </w:rPr>
        <w:t>društveno poticanoj stanogradnji istinitost podataka u pogledu ispunjavanja određenih uvjeta i mjerila za kupnju stan</w:t>
      </w:r>
      <w:r w:rsidR="00F24277" w:rsidRPr="004E1AFC">
        <w:rPr>
          <w:rFonts w:ascii="Times New Roman" w:hAnsi="Times New Roman" w:cs="Times New Roman"/>
        </w:rPr>
        <w:t xml:space="preserve">a prema utvrđenoj listi reda prvenstva podnositelj zahtjeva prema potrebi dokazuje odgovarajućim dokumentima ili potvrdama neposredno prije sklapanja predugovora, odnosno ugovora o </w:t>
      </w:r>
      <w:r w:rsidR="0091410B" w:rsidRPr="004E1AFC">
        <w:rPr>
          <w:rFonts w:ascii="Times New Roman" w:hAnsi="Times New Roman" w:cs="Times New Roman"/>
        </w:rPr>
        <w:t>kupoprodaji.</w:t>
      </w:r>
    </w:p>
    <w:p w14:paraId="3530A4A7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6297290" w14:textId="6C403193" w:rsidR="00AA140C" w:rsidRPr="004E1AFC" w:rsidRDefault="00526C82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S obzirom na to</w:t>
      </w:r>
      <w:r w:rsidR="00EA1055" w:rsidRPr="004E1AFC">
        <w:rPr>
          <w:rFonts w:ascii="Times New Roman" w:hAnsi="Times New Roman" w:cs="Times New Roman"/>
        </w:rPr>
        <w:t xml:space="preserve"> </w:t>
      </w:r>
      <w:r w:rsidR="00AA140C" w:rsidRPr="004E1AFC">
        <w:rPr>
          <w:rFonts w:ascii="Times New Roman" w:hAnsi="Times New Roman" w:cs="Times New Roman"/>
        </w:rPr>
        <w:t>da pojedini članovi i zamjenici članova Povjerenstva</w:t>
      </w:r>
      <w:r w:rsidR="00C340A6" w:rsidRPr="004E1AFC">
        <w:rPr>
          <w:rFonts w:ascii="Times New Roman" w:hAnsi="Times New Roman" w:cs="Times New Roman"/>
        </w:rPr>
        <w:t xml:space="preserve"> više nisu zaposlenici Grada Karlovca</w:t>
      </w:r>
      <w:r w:rsidR="00EA1055" w:rsidRPr="004E1AFC">
        <w:rPr>
          <w:rFonts w:ascii="Times New Roman" w:hAnsi="Times New Roman" w:cs="Times New Roman"/>
        </w:rPr>
        <w:t>,</w:t>
      </w:r>
      <w:r w:rsidR="00C340A6" w:rsidRPr="004E1AFC">
        <w:rPr>
          <w:rFonts w:ascii="Times New Roman" w:hAnsi="Times New Roman" w:cs="Times New Roman"/>
        </w:rPr>
        <w:t xml:space="preserve"> odnosno vijećnici Gradskog vijeća</w:t>
      </w:r>
      <w:r w:rsidR="00EA1055" w:rsidRPr="004E1AFC">
        <w:rPr>
          <w:rFonts w:ascii="Times New Roman" w:hAnsi="Times New Roman" w:cs="Times New Roman"/>
        </w:rPr>
        <w:t>,</w:t>
      </w:r>
      <w:r w:rsidR="008E4935" w:rsidRPr="004E1AFC">
        <w:rPr>
          <w:rFonts w:ascii="Times New Roman" w:hAnsi="Times New Roman" w:cs="Times New Roman"/>
        </w:rPr>
        <w:t xml:space="preserve"> predlaže se izmjena formiranog Povjerenstva</w:t>
      </w:r>
      <w:r w:rsidR="00AA140C" w:rsidRPr="004E1AFC">
        <w:rPr>
          <w:rFonts w:ascii="Times New Roman" w:hAnsi="Times New Roman" w:cs="Times New Roman"/>
        </w:rPr>
        <w:t>,</w:t>
      </w:r>
      <w:r w:rsidR="00C340A6" w:rsidRPr="004E1AFC">
        <w:rPr>
          <w:rFonts w:ascii="Times New Roman" w:hAnsi="Times New Roman" w:cs="Times New Roman"/>
        </w:rPr>
        <w:t xml:space="preserve"> a</w:t>
      </w:r>
      <w:r w:rsidR="00AA140C" w:rsidRPr="004E1AFC">
        <w:rPr>
          <w:rFonts w:ascii="Times New Roman" w:hAnsi="Times New Roman" w:cs="Times New Roman"/>
        </w:rPr>
        <w:t xml:space="preserve"> sve na način kako je navedeno u</w:t>
      </w:r>
      <w:r w:rsidR="005B3882" w:rsidRPr="004E1AFC">
        <w:rPr>
          <w:rFonts w:ascii="Times New Roman" w:hAnsi="Times New Roman" w:cs="Times New Roman"/>
        </w:rPr>
        <w:t xml:space="preserve"> </w:t>
      </w:r>
      <w:r w:rsidR="008E4935" w:rsidRPr="004E1AFC">
        <w:rPr>
          <w:rFonts w:ascii="Times New Roman" w:hAnsi="Times New Roman" w:cs="Times New Roman"/>
        </w:rPr>
        <w:t xml:space="preserve">ovom </w:t>
      </w:r>
      <w:r w:rsidR="005B3882" w:rsidRPr="004E1AFC">
        <w:rPr>
          <w:rFonts w:ascii="Times New Roman" w:hAnsi="Times New Roman" w:cs="Times New Roman"/>
        </w:rPr>
        <w:t>prijedlogu</w:t>
      </w:r>
      <w:r w:rsidR="00AA140C" w:rsidRPr="004E1AFC">
        <w:rPr>
          <w:rFonts w:ascii="Times New Roman" w:hAnsi="Times New Roman" w:cs="Times New Roman"/>
        </w:rPr>
        <w:t xml:space="preserve">. </w:t>
      </w:r>
    </w:p>
    <w:p w14:paraId="1F1CCB44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EAEB816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FD8E94C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   Pripremio</w:t>
      </w:r>
    </w:p>
    <w:p w14:paraId="3F7B097D" w14:textId="430C126F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   </w:t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  <w:t xml:space="preserve">      Upravni odjel za imovinsko pravne </w:t>
      </w:r>
    </w:p>
    <w:p w14:paraId="6E27C411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                                                                                                                poslove i upravljanje imovinom</w:t>
      </w:r>
    </w:p>
    <w:p w14:paraId="0699C135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  <w:t xml:space="preserve">Pročelnica </w:t>
      </w:r>
    </w:p>
    <w:p w14:paraId="5395B9A3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</w:r>
      <w:r w:rsidRPr="004E1AFC">
        <w:rPr>
          <w:rFonts w:ascii="Times New Roman" w:hAnsi="Times New Roman" w:cs="Times New Roman"/>
        </w:rPr>
        <w:tab/>
        <w:t>Marina Pavić Črne, mag. iur.</w:t>
      </w:r>
    </w:p>
    <w:p w14:paraId="5048D2B0" w14:textId="77777777" w:rsidR="00AA140C" w:rsidRPr="004E1AFC" w:rsidRDefault="00AA140C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DFB088F" w14:textId="77777777" w:rsidR="00E3379F" w:rsidRPr="004E1AFC" w:rsidRDefault="00E3379F" w:rsidP="004E1AF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A0EBB46" w14:textId="412C01AB" w:rsidR="00D72683" w:rsidRPr="004E1AFC" w:rsidRDefault="00D72683" w:rsidP="004E1AF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Dostaviti:</w:t>
      </w:r>
    </w:p>
    <w:p w14:paraId="78180E4C" w14:textId="49D60CF5" w:rsidR="00924D9F" w:rsidRPr="004E1AFC" w:rsidRDefault="00924D9F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A</w:t>
      </w:r>
      <w:r w:rsidR="001A05C7" w:rsidRPr="004E1AFC">
        <w:rPr>
          <w:rFonts w:ascii="Times New Roman" w:hAnsi="Times New Roman" w:cs="Times New Roman"/>
        </w:rPr>
        <w:t xml:space="preserve">gencija za pravni promet i posredovanje nekretninama, </w:t>
      </w:r>
      <w:r w:rsidR="007F4E1D" w:rsidRPr="004E1AFC">
        <w:rPr>
          <w:rFonts w:ascii="Times New Roman" w:hAnsi="Times New Roman" w:cs="Times New Roman"/>
        </w:rPr>
        <w:t xml:space="preserve">Savska cesta 41/VI, </w:t>
      </w:r>
      <w:r w:rsidR="001A05C7" w:rsidRPr="004E1AFC">
        <w:rPr>
          <w:rFonts w:ascii="Times New Roman" w:hAnsi="Times New Roman" w:cs="Times New Roman"/>
        </w:rPr>
        <w:t xml:space="preserve">10 000 </w:t>
      </w:r>
      <w:r w:rsidR="007F4E1D" w:rsidRPr="004E1AFC">
        <w:rPr>
          <w:rFonts w:ascii="Times New Roman" w:hAnsi="Times New Roman" w:cs="Times New Roman"/>
        </w:rPr>
        <w:t>Zagreb</w:t>
      </w:r>
    </w:p>
    <w:p w14:paraId="5F8D9450" w14:textId="09114F33" w:rsidR="0040210F" w:rsidRPr="004E1AFC" w:rsidRDefault="0040210F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Karolina Burić</w:t>
      </w:r>
      <w:r w:rsidR="00A93136" w:rsidRPr="004E1AFC">
        <w:rPr>
          <w:rFonts w:ascii="Times New Roman" w:hAnsi="Times New Roman" w:cs="Times New Roman"/>
        </w:rPr>
        <w:t>, ovdje</w:t>
      </w:r>
    </w:p>
    <w:p w14:paraId="557FB520" w14:textId="41317256" w:rsidR="0040210F" w:rsidRPr="004E1AFC" w:rsidRDefault="0040210F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Marina Pavić Črne</w:t>
      </w:r>
      <w:r w:rsidR="00A93136" w:rsidRPr="004E1AFC">
        <w:rPr>
          <w:rFonts w:ascii="Times New Roman" w:hAnsi="Times New Roman" w:cs="Times New Roman"/>
        </w:rPr>
        <w:t>, ovdje</w:t>
      </w:r>
    </w:p>
    <w:p w14:paraId="7E69A6FF" w14:textId="1D24F387" w:rsidR="00B8278B" w:rsidRPr="004E1AFC" w:rsidRDefault="00C31EFD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Karlo Kučan</w:t>
      </w:r>
      <w:r w:rsidR="002759B6" w:rsidRPr="004E1AFC">
        <w:rPr>
          <w:rFonts w:ascii="Times New Roman" w:hAnsi="Times New Roman" w:cs="Times New Roman"/>
        </w:rPr>
        <w:t>, Strmački dol 8, Karlovac</w:t>
      </w:r>
      <w:r w:rsidRPr="004E1AFC">
        <w:rPr>
          <w:rFonts w:ascii="Times New Roman" w:hAnsi="Times New Roman" w:cs="Times New Roman"/>
        </w:rPr>
        <w:t xml:space="preserve"> </w:t>
      </w:r>
    </w:p>
    <w:p w14:paraId="3E6C5149" w14:textId="5CDC1E08" w:rsidR="00C31EFD" w:rsidRPr="004E1AFC" w:rsidRDefault="00C31EFD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Vlasta </w:t>
      </w:r>
      <w:r w:rsidR="00124B5A" w:rsidRPr="004E1AFC">
        <w:rPr>
          <w:rFonts w:ascii="Times New Roman" w:hAnsi="Times New Roman" w:cs="Times New Roman"/>
        </w:rPr>
        <w:t>Lendler-</w:t>
      </w:r>
      <w:r w:rsidRPr="004E1AFC">
        <w:rPr>
          <w:rFonts w:ascii="Times New Roman" w:hAnsi="Times New Roman" w:cs="Times New Roman"/>
        </w:rPr>
        <w:t>Adamec</w:t>
      </w:r>
      <w:r w:rsidR="00701652" w:rsidRPr="004E1AFC">
        <w:rPr>
          <w:rFonts w:ascii="Times New Roman" w:hAnsi="Times New Roman" w:cs="Times New Roman"/>
        </w:rPr>
        <w:t xml:space="preserve">, Domobranska 31, Karlovac </w:t>
      </w:r>
    </w:p>
    <w:p w14:paraId="24F2D26D" w14:textId="2D9F31D9" w:rsidR="000D334D" w:rsidRPr="004E1AFC" w:rsidRDefault="000D334D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Lidija Malović</w:t>
      </w:r>
      <w:r w:rsidR="00890FC9" w:rsidRPr="004E1AFC">
        <w:rPr>
          <w:rFonts w:ascii="Times New Roman" w:hAnsi="Times New Roman" w:cs="Times New Roman"/>
        </w:rPr>
        <w:t xml:space="preserve">, Splitska 27, Karlovac </w:t>
      </w:r>
    </w:p>
    <w:p w14:paraId="1366A034" w14:textId="4F482753" w:rsidR="000D334D" w:rsidRPr="004E1AFC" w:rsidRDefault="000D334D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Tatjana Gojak</w:t>
      </w:r>
      <w:r w:rsidR="00890FC9" w:rsidRPr="004E1AFC">
        <w:rPr>
          <w:rFonts w:ascii="Times New Roman" w:hAnsi="Times New Roman" w:cs="Times New Roman"/>
        </w:rPr>
        <w:t xml:space="preserve">, Radićeva 38B, Karlovac </w:t>
      </w:r>
    </w:p>
    <w:p w14:paraId="4F084550" w14:textId="1E197EA9" w:rsidR="009063F4" w:rsidRPr="004E1AFC" w:rsidRDefault="009A3AA0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Josip Čavlović</w:t>
      </w:r>
      <w:r w:rsidR="003848EF" w:rsidRPr="004E1AFC">
        <w:rPr>
          <w:rFonts w:ascii="Times New Roman" w:hAnsi="Times New Roman" w:cs="Times New Roman"/>
        </w:rPr>
        <w:t>, Mirka Seljana 8, Karlovac</w:t>
      </w:r>
    </w:p>
    <w:p w14:paraId="523574E8" w14:textId="531CD543" w:rsidR="009A3AA0" w:rsidRPr="004E1AFC" w:rsidRDefault="009A3AA0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Draženka Polović, </w:t>
      </w:r>
      <w:r w:rsidR="00B250AA" w:rsidRPr="004E1AFC">
        <w:rPr>
          <w:rFonts w:ascii="Times New Roman" w:hAnsi="Times New Roman" w:cs="Times New Roman"/>
        </w:rPr>
        <w:t>Donja Jelsa 26, Karlovac</w:t>
      </w:r>
    </w:p>
    <w:p w14:paraId="6BA4DD29" w14:textId="334D5EAF" w:rsidR="00A93136" w:rsidRPr="004E1AFC" w:rsidRDefault="004D6BA0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 xml:space="preserve">UO za proračun i financije </w:t>
      </w:r>
      <w:r w:rsidR="007F4E1D" w:rsidRPr="004E1AFC">
        <w:rPr>
          <w:rFonts w:ascii="Times New Roman" w:hAnsi="Times New Roman" w:cs="Times New Roman"/>
        </w:rPr>
        <w:t>(</w:t>
      </w:r>
      <w:r w:rsidR="00835D2B" w:rsidRPr="004E1AFC">
        <w:rPr>
          <w:rFonts w:ascii="Times New Roman" w:hAnsi="Times New Roman" w:cs="Times New Roman"/>
        </w:rPr>
        <w:t>x2)</w:t>
      </w:r>
    </w:p>
    <w:p w14:paraId="5FC6B47C" w14:textId="0628CD54" w:rsidR="00AA0724" w:rsidRPr="004E1AFC" w:rsidRDefault="00AA0724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UO za imovinsko pravne poslove i upravljanje imovinom</w:t>
      </w:r>
      <w:r w:rsidR="00835D2B" w:rsidRPr="004E1AFC">
        <w:rPr>
          <w:rFonts w:ascii="Times New Roman" w:hAnsi="Times New Roman" w:cs="Times New Roman"/>
        </w:rPr>
        <w:t xml:space="preserve"> (x2)</w:t>
      </w:r>
    </w:p>
    <w:p w14:paraId="03D7828D" w14:textId="3F81CD02" w:rsidR="00835D2B" w:rsidRPr="004E1AFC" w:rsidRDefault="00835D2B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Predsjednik Gradskog vijeća, ovdje</w:t>
      </w:r>
    </w:p>
    <w:p w14:paraId="35020542" w14:textId="1088EF5A" w:rsidR="00BC1A16" w:rsidRPr="004E1AFC" w:rsidRDefault="00BC1A16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Dokume</w:t>
      </w:r>
      <w:r w:rsidR="005C75A7" w:rsidRPr="004E1AFC">
        <w:rPr>
          <w:rFonts w:ascii="Times New Roman" w:hAnsi="Times New Roman" w:cs="Times New Roman"/>
        </w:rPr>
        <w:t>n</w:t>
      </w:r>
      <w:r w:rsidRPr="004E1AFC">
        <w:rPr>
          <w:rFonts w:ascii="Times New Roman" w:hAnsi="Times New Roman" w:cs="Times New Roman"/>
        </w:rPr>
        <w:t>tacija</w:t>
      </w:r>
    </w:p>
    <w:p w14:paraId="44ECF67F" w14:textId="799D2999" w:rsidR="00BC1A16" w:rsidRPr="004E1AFC" w:rsidRDefault="00BC1A16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G</w:t>
      </w:r>
      <w:r w:rsidR="00EA1055" w:rsidRPr="004E1AFC">
        <w:rPr>
          <w:rFonts w:ascii="Times New Roman" w:hAnsi="Times New Roman" w:cs="Times New Roman"/>
        </w:rPr>
        <w:t xml:space="preserve">lasnik Grada Karlovca </w:t>
      </w:r>
    </w:p>
    <w:p w14:paraId="60EC63F6" w14:textId="420489CF" w:rsidR="00BC1A16" w:rsidRPr="004E1AFC" w:rsidRDefault="00BC1A16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Zapisnik</w:t>
      </w:r>
    </w:p>
    <w:p w14:paraId="335C4987" w14:textId="77777777" w:rsidR="00D72683" w:rsidRPr="004E1AFC" w:rsidRDefault="00D72683" w:rsidP="004E1AFC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4E1AFC">
        <w:rPr>
          <w:rFonts w:ascii="Times New Roman" w:hAnsi="Times New Roman" w:cs="Times New Roman"/>
        </w:rPr>
        <w:t>Pismohrana</w:t>
      </w:r>
    </w:p>
    <w:sectPr w:rsidR="00D72683" w:rsidRPr="004E1AFC" w:rsidSect="008D228A">
      <w:footerReference w:type="first" r:id="rId14"/>
      <w:pgSz w:w="11906" w:h="16838"/>
      <w:pgMar w:top="1276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A22616" w14:textId="77777777" w:rsidR="002B3643" w:rsidRDefault="002B3643" w:rsidP="00883CD4">
      <w:pPr>
        <w:spacing w:after="0" w:line="240" w:lineRule="auto"/>
      </w:pPr>
      <w:r>
        <w:separator/>
      </w:r>
    </w:p>
  </w:endnote>
  <w:endnote w:type="continuationSeparator" w:id="0">
    <w:p w14:paraId="26AF9205" w14:textId="77777777" w:rsidR="002B3643" w:rsidRDefault="002B3643" w:rsidP="00883CD4">
      <w:pPr>
        <w:spacing w:after="0" w:line="240" w:lineRule="auto"/>
      </w:pPr>
      <w:r>
        <w:continuationSeparator/>
      </w:r>
    </w:p>
  </w:endnote>
  <w:endnote w:type="continuationNotice" w:id="1">
    <w:p w14:paraId="5E1490DC" w14:textId="77777777" w:rsidR="002B3643" w:rsidRDefault="002B364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4DE573" w14:textId="77777777" w:rsidR="009747E8" w:rsidRDefault="009747E8" w:rsidP="009747E8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 w:rsidR="0000623A"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3C4DE574" w14:textId="77777777" w:rsidR="009747E8" w:rsidRPr="009747E8" w:rsidRDefault="009747E8" w:rsidP="009747E8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</w:t>
    </w:r>
    <w:r w:rsidR="00544AC1">
      <w:rPr>
        <w:rFonts w:ascii="Times New Roman" w:hAnsi="Times New Roman" w:cs="Times New Roman"/>
        <w:sz w:val="18"/>
        <w:szCs w:val="18"/>
      </w:rPr>
      <w:t>1</w:t>
    </w:r>
    <w:r w:rsidR="0000623A">
      <w:rPr>
        <w:rFonts w:ascii="Times New Roman" w:hAnsi="Times New Roman" w:cs="Times New Roman"/>
        <w:sz w:val="18"/>
        <w:szCs w:val="18"/>
      </w:rPr>
      <w:t>00</w:t>
    </w:r>
    <w:r>
      <w:rPr>
        <w:rFonts w:ascii="Times New Roman" w:hAnsi="Times New Roman" w:cs="Times New Roman"/>
        <w:sz w:val="18"/>
        <w:szCs w:val="18"/>
      </w:rPr>
      <w:t xml:space="preserve">, fax: +385 47 628 </w:t>
    </w:r>
    <w:r w:rsidR="0000623A">
      <w:rPr>
        <w:rFonts w:ascii="Times New Roman" w:hAnsi="Times New Roman" w:cs="Times New Roman"/>
        <w:sz w:val="18"/>
        <w:szCs w:val="18"/>
      </w:rPr>
      <w:t>134</w:t>
    </w:r>
    <w:r>
      <w:rPr>
        <w:rFonts w:ascii="Times New Roman" w:hAnsi="Times New Roman" w:cs="Times New Roman"/>
        <w:sz w:val="18"/>
        <w:szCs w:val="18"/>
      </w:rPr>
      <w:t>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14DBFB" w14:textId="77777777" w:rsidR="002B3643" w:rsidRDefault="002B3643" w:rsidP="00883CD4">
      <w:pPr>
        <w:spacing w:after="0" w:line="240" w:lineRule="auto"/>
      </w:pPr>
      <w:r>
        <w:separator/>
      </w:r>
    </w:p>
  </w:footnote>
  <w:footnote w:type="continuationSeparator" w:id="0">
    <w:p w14:paraId="0015FA9B" w14:textId="77777777" w:rsidR="002B3643" w:rsidRDefault="002B3643" w:rsidP="00883CD4">
      <w:pPr>
        <w:spacing w:after="0" w:line="240" w:lineRule="auto"/>
      </w:pPr>
      <w:r>
        <w:continuationSeparator/>
      </w:r>
    </w:p>
  </w:footnote>
  <w:footnote w:type="continuationNotice" w:id="1">
    <w:p w14:paraId="1B2E2B3C" w14:textId="77777777" w:rsidR="002B3643" w:rsidRDefault="002B364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1674B"/>
    <w:multiLevelType w:val="hybridMultilevel"/>
    <w:tmpl w:val="A3FC8AFE"/>
    <w:lvl w:ilvl="0" w:tplc="6806480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9C55D8"/>
    <w:multiLevelType w:val="hybridMultilevel"/>
    <w:tmpl w:val="4C84EF8C"/>
    <w:lvl w:ilvl="0" w:tplc="A02AD54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76A22A2"/>
    <w:multiLevelType w:val="hybridMultilevel"/>
    <w:tmpl w:val="B2DE690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0078BB"/>
    <w:multiLevelType w:val="hybridMultilevel"/>
    <w:tmpl w:val="7CE4A0E0"/>
    <w:lvl w:ilvl="0" w:tplc="60620D1C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1A84547"/>
    <w:multiLevelType w:val="hybridMultilevel"/>
    <w:tmpl w:val="324CD39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51A3FF0">
      <w:start w:val="6"/>
      <w:numFmt w:val="decimal"/>
      <w:lvlText w:val="%2-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1CC6238"/>
    <w:multiLevelType w:val="hybridMultilevel"/>
    <w:tmpl w:val="2EE20B84"/>
    <w:lvl w:ilvl="0" w:tplc="37AC0B26">
      <w:start w:val="2"/>
      <w:numFmt w:val="bullet"/>
      <w:lvlText w:val="-"/>
      <w:lvlJc w:val="left"/>
      <w:pPr>
        <w:ind w:left="1080" w:hanging="360"/>
      </w:pPr>
      <w:rPr>
        <w:rFonts w:ascii="Aptos" w:eastAsiaTheme="minorHAnsi" w:hAnsi="Aptos" w:cstheme="minorBidi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6417EC5"/>
    <w:multiLevelType w:val="hybridMultilevel"/>
    <w:tmpl w:val="6C10F8DA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1" w15:restartNumberingAfterBreak="0">
    <w:nsid w:val="49F5728A"/>
    <w:multiLevelType w:val="hybridMultilevel"/>
    <w:tmpl w:val="6AA22BBC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12B6A48"/>
    <w:multiLevelType w:val="hybridMultilevel"/>
    <w:tmpl w:val="372863DC"/>
    <w:lvl w:ilvl="0" w:tplc="B4A4AC36">
      <w:start w:val="3"/>
      <w:numFmt w:val="decimal"/>
      <w:lvlText w:val="%1."/>
      <w:lvlJc w:val="left"/>
      <w:pPr>
        <w:tabs>
          <w:tab w:val="num" w:pos="1140"/>
        </w:tabs>
        <w:ind w:left="114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1A000F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13" w15:restartNumberingAfterBreak="0">
    <w:nsid w:val="62146792"/>
    <w:multiLevelType w:val="hybridMultilevel"/>
    <w:tmpl w:val="97FAEA00"/>
    <w:lvl w:ilvl="0" w:tplc="7576A95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EA1A30"/>
    <w:multiLevelType w:val="hybridMultilevel"/>
    <w:tmpl w:val="A44A1A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826201"/>
    <w:multiLevelType w:val="hybridMultilevel"/>
    <w:tmpl w:val="5938298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>
      <w:start w:val="1"/>
      <w:numFmt w:val="decimal"/>
      <w:lvlText w:val="%4."/>
      <w:lvlJc w:val="left"/>
      <w:pPr>
        <w:ind w:left="3240" w:hanging="360"/>
      </w:pPr>
    </w:lvl>
    <w:lvl w:ilvl="4" w:tplc="FFFFFFFF">
      <w:start w:val="1"/>
      <w:numFmt w:val="lowerLetter"/>
      <w:lvlText w:val="%5."/>
      <w:lvlJc w:val="left"/>
      <w:pPr>
        <w:ind w:left="3960" w:hanging="360"/>
      </w:pPr>
    </w:lvl>
    <w:lvl w:ilvl="5" w:tplc="FFFFFFFF">
      <w:start w:val="1"/>
      <w:numFmt w:val="lowerRoman"/>
      <w:lvlText w:val="%6."/>
      <w:lvlJc w:val="right"/>
      <w:pPr>
        <w:ind w:left="4680" w:hanging="180"/>
      </w:pPr>
    </w:lvl>
    <w:lvl w:ilvl="6" w:tplc="FFFFFFFF">
      <w:start w:val="1"/>
      <w:numFmt w:val="decimal"/>
      <w:lvlText w:val="%7."/>
      <w:lvlJc w:val="left"/>
      <w:pPr>
        <w:ind w:left="5400" w:hanging="360"/>
      </w:pPr>
    </w:lvl>
    <w:lvl w:ilvl="7" w:tplc="FFFFFFFF">
      <w:start w:val="1"/>
      <w:numFmt w:val="lowerLetter"/>
      <w:lvlText w:val="%8."/>
      <w:lvlJc w:val="left"/>
      <w:pPr>
        <w:ind w:left="6120" w:hanging="360"/>
      </w:pPr>
    </w:lvl>
    <w:lvl w:ilvl="8" w:tplc="FFFFFFFF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8055370"/>
    <w:multiLevelType w:val="hybridMultilevel"/>
    <w:tmpl w:val="B77A50B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9C612D5"/>
    <w:multiLevelType w:val="singleLevel"/>
    <w:tmpl w:val="5B9835EA"/>
    <w:lvl w:ilvl="0">
      <w:start w:val="1"/>
      <w:numFmt w:val="decimal"/>
      <w:lvlText w:val="%1."/>
      <w:lvlJc w:val="left"/>
      <w:pPr>
        <w:tabs>
          <w:tab w:val="num" w:pos="1140"/>
        </w:tabs>
        <w:ind w:left="1140" w:hanging="360"/>
      </w:pPr>
    </w:lvl>
  </w:abstractNum>
  <w:abstractNum w:abstractNumId="18" w15:restartNumberingAfterBreak="0">
    <w:nsid w:val="6DE954A8"/>
    <w:multiLevelType w:val="hybridMultilevel"/>
    <w:tmpl w:val="324CD39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51A3FF0">
      <w:start w:val="6"/>
      <w:numFmt w:val="decimal"/>
      <w:lvlText w:val="%2-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6C00367"/>
    <w:multiLevelType w:val="hybridMultilevel"/>
    <w:tmpl w:val="954AA35E"/>
    <w:lvl w:ilvl="0" w:tplc="D9B81E1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551456602">
    <w:abstractNumId w:val="10"/>
  </w:num>
  <w:num w:numId="2" w16cid:durableId="858548746">
    <w:abstractNumId w:val="9"/>
  </w:num>
  <w:num w:numId="3" w16cid:durableId="209730927">
    <w:abstractNumId w:val="4"/>
  </w:num>
  <w:num w:numId="4" w16cid:durableId="2121223325">
    <w:abstractNumId w:val="3"/>
  </w:num>
  <w:num w:numId="5" w16cid:durableId="1288270006">
    <w:abstractNumId w:val="18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090342669">
    <w:abstractNumId w:val="6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2885546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57261936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574970444">
    <w:abstractNumId w:val="13"/>
  </w:num>
  <w:num w:numId="10" w16cid:durableId="1664430112">
    <w:abstractNumId w:val="17"/>
    <w:lvlOverride w:ilvl="0">
      <w:startOverride w:val="1"/>
    </w:lvlOverride>
  </w:num>
  <w:num w:numId="11" w16cid:durableId="688337076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803885345">
    <w:abstractNumId w:val="0"/>
  </w:num>
  <w:num w:numId="13" w16cid:durableId="619455111">
    <w:abstractNumId w:val="5"/>
  </w:num>
  <w:num w:numId="14" w16cid:durableId="626474395">
    <w:abstractNumId w:val="7"/>
  </w:num>
  <w:num w:numId="15" w16cid:durableId="36406311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062484155">
    <w:abstractNumId w:val="5"/>
  </w:num>
  <w:num w:numId="17" w16cid:durableId="2044286394">
    <w:abstractNumId w:val="15"/>
  </w:num>
  <w:num w:numId="18" w16cid:durableId="1206522236">
    <w:abstractNumId w:val="19"/>
  </w:num>
  <w:num w:numId="19" w16cid:durableId="1085959854">
    <w:abstractNumId w:val="1"/>
  </w:num>
  <w:num w:numId="20" w16cid:durableId="1287010087">
    <w:abstractNumId w:val="2"/>
  </w:num>
  <w:num w:numId="21" w16cid:durableId="205889454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1F8C"/>
    <w:rsid w:val="00000F06"/>
    <w:rsid w:val="0000106D"/>
    <w:rsid w:val="00001B78"/>
    <w:rsid w:val="0000526C"/>
    <w:rsid w:val="0000623A"/>
    <w:rsid w:val="000062B6"/>
    <w:rsid w:val="000071F7"/>
    <w:rsid w:val="000073AB"/>
    <w:rsid w:val="000108BC"/>
    <w:rsid w:val="00011283"/>
    <w:rsid w:val="00020902"/>
    <w:rsid w:val="000239A7"/>
    <w:rsid w:val="00025B5B"/>
    <w:rsid w:val="00025EA2"/>
    <w:rsid w:val="0002738B"/>
    <w:rsid w:val="0003195C"/>
    <w:rsid w:val="00031B6F"/>
    <w:rsid w:val="000378BD"/>
    <w:rsid w:val="00037C95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1E08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1B"/>
    <w:rsid w:val="00066051"/>
    <w:rsid w:val="00066506"/>
    <w:rsid w:val="000666C2"/>
    <w:rsid w:val="00067B83"/>
    <w:rsid w:val="00067BC5"/>
    <w:rsid w:val="00070797"/>
    <w:rsid w:val="00072144"/>
    <w:rsid w:val="00072A36"/>
    <w:rsid w:val="0007517F"/>
    <w:rsid w:val="000768EA"/>
    <w:rsid w:val="00076925"/>
    <w:rsid w:val="000771EE"/>
    <w:rsid w:val="000808F0"/>
    <w:rsid w:val="000811E3"/>
    <w:rsid w:val="00081842"/>
    <w:rsid w:val="00081D5F"/>
    <w:rsid w:val="0008382D"/>
    <w:rsid w:val="00083FF6"/>
    <w:rsid w:val="00085C93"/>
    <w:rsid w:val="000861F0"/>
    <w:rsid w:val="000866F3"/>
    <w:rsid w:val="0008786F"/>
    <w:rsid w:val="00093511"/>
    <w:rsid w:val="00093793"/>
    <w:rsid w:val="0009405A"/>
    <w:rsid w:val="000956D3"/>
    <w:rsid w:val="000965F6"/>
    <w:rsid w:val="0009772A"/>
    <w:rsid w:val="000977A7"/>
    <w:rsid w:val="000A0626"/>
    <w:rsid w:val="000A1A03"/>
    <w:rsid w:val="000A55D2"/>
    <w:rsid w:val="000A60AB"/>
    <w:rsid w:val="000A62DF"/>
    <w:rsid w:val="000A71D3"/>
    <w:rsid w:val="000B312D"/>
    <w:rsid w:val="000B3813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808"/>
    <w:rsid w:val="000C5C76"/>
    <w:rsid w:val="000D0726"/>
    <w:rsid w:val="000D0821"/>
    <w:rsid w:val="000D0BB5"/>
    <w:rsid w:val="000D334D"/>
    <w:rsid w:val="000D3659"/>
    <w:rsid w:val="000D36F1"/>
    <w:rsid w:val="000D44F7"/>
    <w:rsid w:val="000D4C62"/>
    <w:rsid w:val="000D534A"/>
    <w:rsid w:val="000D7138"/>
    <w:rsid w:val="000E01D5"/>
    <w:rsid w:val="000E2AE2"/>
    <w:rsid w:val="000E32C6"/>
    <w:rsid w:val="000E62AC"/>
    <w:rsid w:val="000E67F5"/>
    <w:rsid w:val="000F2F2C"/>
    <w:rsid w:val="000F2F32"/>
    <w:rsid w:val="000F315D"/>
    <w:rsid w:val="000F4243"/>
    <w:rsid w:val="000F5A1A"/>
    <w:rsid w:val="000F6158"/>
    <w:rsid w:val="000F6435"/>
    <w:rsid w:val="00100C1D"/>
    <w:rsid w:val="00101A48"/>
    <w:rsid w:val="00104235"/>
    <w:rsid w:val="0011446C"/>
    <w:rsid w:val="00115AD4"/>
    <w:rsid w:val="0011603D"/>
    <w:rsid w:val="00116D3A"/>
    <w:rsid w:val="00120C6E"/>
    <w:rsid w:val="0012246E"/>
    <w:rsid w:val="001230D3"/>
    <w:rsid w:val="00124B5A"/>
    <w:rsid w:val="00124E0D"/>
    <w:rsid w:val="00124F7C"/>
    <w:rsid w:val="0013702A"/>
    <w:rsid w:val="0014040B"/>
    <w:rsid w:val="001418B7"/>
    <w:rsid w:val="00142A63"/>
    <w:rsid w:val="00143583"/>
    <w:rsid w:val="0014369C"/>
    <w:rsid w:val="00143E5F"/>
    <w:rsid w:val="00146ECC"/>
    <w:rsid w:val="00150EEA"/>
    <w:rsid w:val="00152611"/>
    <w:rsid w:val="00152F30"/>
    <w:rsid w:val="00153AB3"/>
    <w:rsid w:val="00154D4F"/>
    <w:rsid w:val="00155557"/>
    <w:rsid w:val="00156503"/>
    <w:rsid w:val="00156849"/>
    <w:rsid w:val="00156D80"/>
    <w:rsid w:val="00157464"/>
    <w:rsid w:val="00157F21"/>
    <w:rsid w:val="00163074"/>
    <w:rsid w:val="00163E03"/>
    <w:rsid w:val="00164623"/>
    <w:rsid w:val="00164A0F"/>
    <w:rsid w:val="00164BB3"/>
    <w:rsid w:val="00166AB7"/>
    <w:rsid w:val="00167A54"/>
    <w:rsid w:val="00170290"/>
    <w:rsid w:val="00170577"/>
    <w:rsid w:val="00172A5B"/>
    <w:rsid w:val="00172E12"/>
    <w:rsid w:val="00174C1A"/>
    <w:rsid w:val="00174E8C"/>
    <w:rsid w:val="001753F5"/>
    <w:rsid w:val="00176365"/>
    <w:rsid w:val="0017798A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33A6"/>
    <w:rsid w:val="00196B0F"/>
    <w:rsid w:val="00196DED"/>
    <w:rsid w:val="0019742E"/>
    <w:rsid w:val="001A049A"/>
    <w:rsid w:val="001A05BC"/>
    <w:rsid w:val="001A05C7"/>
    <w:rsid w:val="001A084B"/>
    <w:rsid w:val="001A097B"/>
    <w:rsid w:val="001A0BFE"/>
    <w:rsid w:val="001A10AD"/>
    <w:rsid w:val="001A17D9"/>
    <w:rsid w:val="001A2151"/>
    <w:rsid w:val="001A2793"/>
    <w:rsid w:val="001A2C80"/>
    <w:rsid w:val="001A3412"/>
    <w:rsid w:val="001A6218"/>
    <w:rsid w:val="001A7CE7"/>
    <w:rsid w:val="001B067D"/>
    <w:rsid w:val="001B3032"/>
    <w:rsid w:val="001C000A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3553"/>
    <w:rsid w:val="001E4438"/>
    <w:rsid w:val="001E4940"/>
    <w:rsid w:val="001E51E0"/>
    <w:rsid w:val="001E65F3"/>
    <w:rsid w:val="001F0C86"/>
    <w:rsid w:val="001F128D"/>
    <w:rsid w:val="001F1766"/>
    <w:rsid w:val="001F2059"/>
    <w:rsid w:val="001F2759"/>
    <w:rsid w:val="001F2B16"/>
    <w:rsid w:val="001F3266"/>
    <w:rsid w:val="001F3C57"/>
    <w:rsid w:val="00200FD7"/>
    <w:rsid w:val="0020276F"/>
    <w:rsid w:val="00203797"/>
    <w:rsid w:val="00210CAA"/>
    <w:rsid w:val="00211D83"/>
    <w:rsid w:val="002123A3"/>
    <w:rsid w:val="002147EF"/>
    <w:rsid w:val="00216510"/>
    <w:rsid w:val="002165A4"/>
    <w:rsid w:val="00216BB5"/>
    <w:rsid w:val="00220B89"/>
    <w:rsid w:val="002225BC"/>
    <w:rsid w:val="0022298D"/>
    <w:rsid w:val="00223637"/>
    <w:rsid w:val="00224356"/>
    <w:rsid w:val="00224B1C"/>
    <w:rsid w:val="00224F93"/>
    <w:rsid w:val="002279D7"/>
    <w:rsid w:val="00231212"/>
    <w:rsid w:val="00231396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024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4BED"/>
    <w:rsid w:val="002759B6"/>
    <w:rsid w:val="00276F75"/>
    <w:rsid w:val="00277109"/>
    <w:rsid w:val="0027789E"/>
    <w:rsid w:val="00280E20"/>
    <w:rsid w:val="00281572"/>
    <w:rsid w:val="00281B54"/>
    <w:rsid w:val="00282BC2"/>
    <w:rsid w:val="00283A79"/>
    <w:rsid w:val="002856CD"/>
    <w:rsid w:val="00286084"/>
    <w:rsid w:val="00287ED7"/>
    <w:rsid w:val="00291948"/>
    <w:rsid w:val="00294F04"/>
    <w:rsid w:val="00297174"/>
    <w:rsid w:val="00297418"/>
    <w:rsid w:val="00297F6C"/>
    <w:rsid w:val="002A01FE"/>
    <w:rsid w:val="002A0C8E"/>
    <w:rsid w:val="002A24DE"/>
    <w:rsid w:val="002A25E5"/>
    <w:rsid w:val="002A37BB"/>
    <w:rsid w:val="002A53E8"/>
    <w:rsid w:val="002A5D9B"/>
    <w:rsid w:val="002A6F64"/>
    <w:rsid w:val="002B0E66"/>
    <w:rsid w:val="002B34E3"/>
    <w:rsid w:val="002B3643"/>
    <w:rsid w:val="002B38B0"/>
    <w:rsid w:val="002B66E3"/>
    <w:rsid w:val="002C044F"/>
    <w:rsid w:val="002C11D9"/>
    <w:rsid w:val="002C1B32"/>
    <w:rsid w:val="002C2531"/>
    <w:rsid w:val="002C3D95"/>
    <w:rsid w:val="002C6129"/>
    <w:rsid w:val="002C661F"/>
    <w:rsid w:val="002C78EB"/>
    <w:rsid w:val="002D022E"/>
    <w:rsid w:val="002D0E05"/>
    <w:rsid w:val="002D0E0B"/>
    <w:rsid w:val="002D17FD"/>
    <w:rsid w:val="002D1C56"/>
    <w:rsid w:val="002D229A"/>
    <w:rsid w:val="002D4BF0"/>
    <w:rsid w:val="002E0F66"/>
    <w:rsid w:val="002E1EF5"/>
    <w:rsid w:val="002E211D"/>
    <w:rsid w:val="002E4252"/>
    <w:rsid w:val="002E4FFE"/>
    <w:rsid w:val="002E7D62"/>
    <w:rsid w:val="002F18DF"/>
    <w:rsid w:val="002F2C9F"/>
    <w:rsid w:val="002F3997"/>
    <w:rsid w:val="002F44D4"/>
    <w:rsid w:val="002F4E94"/>
    <w:rsid w:val="002F57D5"/>
    <w:rsid w:val="002F5FF7"/>
    <w:rsid w:val="002F7CB6"/>
    <w:rsid w:val="003011AB"/>
    <w:rsid w:val="0030378E"/>
    <w:rsid w:val="00307B51"/>
    <w:rsid w:val="003114FE"/>
    <w:rsid w:val="00311783"/>
    <w:rsid w:val="0031184F"/>
    <w:rsid w:val="00311EDD"/>
    <w:rsid w:val="003121A7"/>
    <w:rsid w:val="0031249B"/>
    <w:rsid w:val="003146A2"/>
    <w:rsid w:val="00314DC0"/>
    <w:rsid w:val="003150EA"/>
    <w:rsid w:val="00316D86"/>
    <w:rsid w:val="00316DBE"/>
    <w:rsid w:val="00317205"/>
    <w:rsid w:val="003178D1"/>
    <w:rsid w:val="003203B2"/>
    <w:rsid w:val="00321EFB"/>
    <w:rsid w:val="0032471E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ACB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677D"/>
    <w:rsid w:val="00357DF3"/>
    <w:rsid w:val="00361BD8"/>
    <w:rsid w:val="00362B78"/>
    <w:rsid w:val="00363CE1"/>
    <w:rsid w:val="00365D20"/>
    <w:rsid w:val="00366599"/>
    <w:rsid w:val="00366BDF"/>
    <w:rsid w:val="00367D12"/>
    <w:rsid w:val="0037085B"/>
    <w:rsid w:val="00372C69"/>
    <w:rsid w:val="003732C2"/>
    <w:rsid w:val="00380CE2"/>
    <w:rsid w:val="003844ED"/>
    <w:rsid w:val="003848EF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6E8B"/>
    <w:rsid w:val="003A03C1"/>
    <w:rsid w:val="003A39A4"/>
    <w:rsid w:val="003A4DE4"/>
    <w:rsid w:val="003B27C1"/>
    <w:rsid w:val="003B28F4"/>
    <w:rsid w:val="003B3E14"/>
    <w:rsid w:val="003B54D3"/>
    <w:rsid w:val="003B7024"/>
    <w:rsid w:val="003C2D7A"/>
    <w:rsid w:val="003C39FB"/>
    <w:rsid w:val="003C435F"/>
    <w:rsid w:val="003C5586"/>
    <w:rsid w:val="003C6B04"/>
    <w:rsid w:val="003C7EF7"/>
    <w:rsid w:val="003D1178"/>
    <w:rsid w:val="003D17EB"/>
    <w:rsid w:val="003D26E4"/>
    <w:rsid w:val="003D4DD8"/>
    <w:rsid w:val="003D6F9C"/>
    <w:rsid w:val="003E0176"/>
    <w:rsid w:val="003E0EF3"/>
    <w:rsid w:val="003E318F"/>
    <w:rsid w:val="003E3958"/>
    <w:rsid w:val="003E423A"/>
    <w:rsid w:val="003E711F"/>
    <w:rsid w:val="003F0169"/>
    <w:rsid w:val="003F0D01"/>
    <w:rsid w:val="003F45B6"/>
    <w:rsid w:val="003F5207"/>
    <w:rsid w:val="003F52D7"/>
    <w:rsid w:val="003F5B7E"/>
    <w:rsid w:val="003F5D01"/>
    <w:rsid w:val="003F6053"/>
    <w:rsid w:val="003F729D"/>
    <w:rsid w:val="003F7A4E"/>
    <w:rsid w:val="0040210F"/>
    <w:rsid w:val="00402234"/>
    <w:rsid w:val="00402D16"/>
    <w:rsid w:val="0040421F"/>
    <w:rsid w:val="00404A0E"/>
    <w:rsid w:val="004056CF"/>
    <w:rsid w:val="0040581A"/>
    <w:rsid w:val="00406AE8"/>
    <w:rsid w:val="004077BD"/>
    <w:rsid w:val="0041005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178B"/>
    <w:rsid w:val="00433CBD"/>
    <w:rsid w:val="00434E07"/>
    <w:rsid w:val="00436015"/>
    <w:rsid w:val="004361B4"/>
    <w:rsid w:val="00437096"/>
    <w:rsid w:val="00442728"/>
    <w:rsid w:val="00443FDE"/>
    <w:rsid w:val="00445187"/>
    <w:rsid w:val="0044732A"/>
    <w:rsid w:val="00451B17"/>
    <w:rsid w:val="0045223F"/>
    <w:rsid w:val="0045314E"/>
    <w:rsid w:val="00454A9F"/>
    <w:rsid w:val="00455E17"/>
    <w:rsid w:val="00456DA1"/>
    <w:rsid w:val="00457299"/>
    <w:rsid w:val="004572B2"/>
    <w:rsid w:val="00460260"/>
    <w:rsid w:val="00462101"/>
    <w:rsid w:val="004630E7"/>
    <w:rsid w:val="004643E0"/>
    <w:rsid w:val="00466272"/>
    <w:rsid w:val="00470F69"/>
    <w:rsid w:val="00470FCA"/>
    <w:rsid w:val="0047282E"/>
    <w:rsid w:val="00477FEC"/>
    <w:rsid w:val="00480BB0"/>
    <w:rsid w:val="00482210"/>
    <w:rsid w:val="0048429F"/>
    <w:rsid w:val="00484A07"/>
    <w:rsid w:val="00484E3C"/>
    <w:rsid w:val="00486AC8"/>
    <w:rsid w:val="00487118"/>
    <w:rsid w:val="00487AB0"/>
    <w:rsid w:val="004922D7"/>
    <w:rsid w:val="00493320"/>
    <w:rsid w:val="0049372D"/>
    <w:rsid w:val="004956DA"/>
    <w:rsid w:val="00496455"/>
    <w:rsid w:val="00496DFB"/>
    <w:rsid w:val="00496F4A"/>
    <w:rsid w:val="004A0670"/>
    <w:rsid w:val="004A076B"/>
    <w:rsid w:val="004A2F5A"/>
    <w:rsid w:val="004A5541"/>
    <w:rsid w:val="004A5823"/>
    <w:rsid w:val="004A73A4"/>
    <w:rsid w:val="004B047A"/>
    <w:rsid w:val="004B133F"/>
    <w:rsid w:val="004B1E3C"/>
    <w:rsid w:val="004C1336"/>
    <w:rsid w:val="004C2156"/>
    <w:rsid w:val="004C482C"/>
    <w:rsid w:val="004C4FFA"/>
    <w:rsid w:val="004C60C7"/>
    <w:rsid w:val="004C619B"/>
    <w:rsid w:val="004C746F"/>
    <w:rsid w:val="004D0AA8"/>
    <w:rsid w:val="004D1971"/>
    <w:rsid w:val="004D3160"/>
    <w:rsid w:val="004D3BCE"/>
    <w:rsid w:val="004D438D"/>
    <w:rsid w:val="004D4A2E"/>
    <w:rsid w:val="004D6BA0"/>
    <w:rsid w:val="004E1AFC"/>
    <w:rsid w:val="004E2370"/>
    <w:rsid w:val="004E409F"/>
    <w:rsid w:val="004E5B76"/>
    <w:rsid w:val="004E5D27"/>
    <w:rsid w:val="004E68F4"/>
    <w:rsid w:val="004F1314"/>
    <w:rsid w:val="004F1C1D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6C82"/>
    <w:rsid w:val="005272FE"/>
    <w:rsid w:val="00527FA2"/>
    <w:rsid w:val="005301CA"/>
    <w:rsid w:val="00535F40"/>
    <w:rsid w:val="005367AF"/>
    <w:rsid w:val="005372E6"/>
    <w:rsid w:val="00540FC5"/>
    <w:rsid w:val="00542CDF"/>
    <w:rsid w:val="00544AC1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2B79"/>
    <w:rsid w:val="005836A8"/>
    <w:rsid w:val="00585BE7"/>
    <w:rsid w:val="0059208E"/>
    <w:rsid w:val="00593914"/>
    <w:rsid w:val="00593C92"/>
    <w:rsid w:val="005947D7"/>
    <w:rsid w:val="00595390"/>
    <w:rsid w:val="0059712A"/>
    <w:rsid w:val="00597789"/>
    <w:rsid w:val="005A04AD"/>
    <w:rsid w:val="005A2001"/>
    <w:rsid w:val="005A25DE"/>
    <w:rsid w:val="005A3212"/>
    <w:rsid w:val="005A3C18"/>
    <w:rsid w:val="005A41FF"/>
    <w:rsid w:val="005A4525"/>
    <w:rsid w:val="005B0D5A"/>
    <w:rsid w:val="005B0EFB"/>
    <w:rsid w:val="005B19A1"/>
    <w:rsid w:val="005B3882"/>
    <w:rsid w:val="005B3E08"/>
    <w:rsid w:val="005B53A3"/>
    <w:rsid w:val="005C0D41"/>
    <w:rsid w:val="005C2867"/>
    <w:rsid w:val="005C62D4"/>
    <w:rsid w:val="005C6D02"/>
    <w:rsid w:val="005C75A7"/>
    <w:rsid w:val="005C7729"/>
    <w:rsid w:val="005D0639"/>
    <w:rsid w:val="005D0BC1"/>
    <w:rsid w:val="005D1CA9"/>
    <w:rsid w:val="005D4B31"/>
    <w:rsid w:val="005D5108"/>
    <w:rsid w:val="005D5E01"/>
    <w:rsid w:val="005D71A9"/>
    <w:rsid w:val="005D7C2F"/>
    <w:rsid w:val="005E1605"/>
    <w:rsid w:val="005E3438"/>
    <w:rsid w:val="005E3F91"/>
    <w:rsid w:val="005E4238"/>
    <w:rsid w:val="005E6783"/>
    <w:rsid w:val="005E6D9D"/>
    <w:rsid w:val="005F055B"/>
    <w:rsid w:val="005F0B6F"/>
    <w:rsid w:val="005F1088"/>
    <w:rsid w:val="005F2029"/>
    <w:rsid w:val="005F3C97"/>
    <w:rsid w:val="005F40B6"/>
    <w:rsid w:val="005F655D"/>
    <w:rsid w:val="005F6992"/>
    <w:rsid w:val="005F7578"/>
    <w:rsid w:val="00600971"/>
    <w:rsid w:val="00601328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5DD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3915"/>
    <w:rsid w:val="006542CB"/>
    <w:rsid w:val="006551BA"/>
    <w:rsid w:val="00662FAE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2202"/>
    <w:rsid w:val="00684A05"/>
    <w:rsid w:val="0068771A"/>
    <w:rsid w:val="00690772"/>
    <w:rsid w:val="00692835"/>
    <w:rsid w:val="006929E4"/>
    <w:rsid w:val="00692C73"/>
    <w:rsid w:val="0069326C"/>
    <w:rsid w:val="00695BEE"/>
    <w:rsid w:val="00697C62"/>
    <w:rsid w:val="006A03D2"/>
    <w:rsid w:val="006A70FC"/>
    <w:rsid w:val="006B12E7"/>
    <w:rsid w:val="006B1383"/>
    <w:rsid w:val="006B1BE4"/>
    <w:rsid w:val="006B30F4"/>
    <w:rsid w:val="006B401C"/>
    <w:rsid w:val="006B6A96"/>
    <w:rsid w:val="006C3B2E"/>
    <w:rsid w:val="006C4620"/>
    <w:rsid w:val="006C5A18"/>
    <w:rsid w:val="006C7AE0"/>
    <w:rsid w:val="006D0D32"/>
    <w:rsid w:val="006D139C"/>
    <w:rsid w:val="006D1C7B"/>
    <w:rsid w:val="006D335D"/>
    <w:rsid w:val="006D3C59"/>
    <w:rsid w:val="006E1D91"/>
    <w:rsid w:val="006E2A13"/>
    <w:rsid w:val="006E4765"/>
    <w:rsid w:val="006E4DC2"/>
    <w:rsid w:val="006E5F13"/>
    <w:rsid w:val="006E62EF"/>
    <w:rsid w:val="006F044D"/>
    <w:rsid w:val="006F1333"/>
    <w:rsid w:val="006F22D5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1652"/>
    <w:rsid w:val="007028AA"/>
    <w:rsid w:val="007118FF"/>
    <w:rsid w:val="0071222E"/>
    <w:rsid w:val="007131F7"/>
    <w:rsid w:val="00713735"/>
    <w:rsid w:val="00713E99"/>
    <w:rsid w:val="0071484B"/>
    <w:rsid w:val="00715184"/>
    <w:rsid w:val="007153E1"/>
    <w:rsid w:val="00716AE2"/>
    <w:rsid w:val="00717B73"/>
    <w:rsid w:val="007224C1"/>
    <w:rsid w:val="007242A5"/>
    <w:rsid w:val="00724BAE"/>
    <w:rsid w:val="00725494"/>
    <w:rsid w:val="0072558B"/>
    <w:rsid w:val="007259B0"/>
    <w:rsid w:val="007277AA"/>
    <w:rsid w:val="007317B5"/>
    <w:rsid w:val="00736859"/>
    <w:rsid w:val="00736D5B"/>
    <w:rsid w:val="00737AB4"/>
    <w:rsid w:val="00740180"/>
    <w:rsid w:val="007420B3"/>
    <w:rsid w:val="00743702"/>
    <w:rsid w:val="00743A0F"/>
    <w:rsid w:val="00743B71"/>
    <w:rsid w:val="00745261"/>
    <w:rsid w:val="00745674"/>
    <w:rsid w:val="0074726A"/>
    <w:rsid w:val="00747355"/>
    <w:rsid w:val="00750E9D"/>
    <w:rsid w:val="007518DF"/>
    <w:rsid w:val="00753177"/>
    <w:rsid w:val="00753D58"/>
    <w:rsid w:val="00754EA0"/>
    <w:rsid w:val="00761489"/>
    <w:rsid w:val="00762B13"/>
    <w:rsid w:val="00762D80"/>
    <w:rsid w:val="007633D2"/>
    <w:rsid w:val="00763B13"/>
    <w:rsid w:val="00765314"/>
    <w:rsid w:val="0076660F"/>
    <w:rsid w:val="00770F3F"/>
    <w:rsid w:val="0077595E"/>
    <w:rsid w:val="00775E61"/>
    <w:rsid w:val="00776231"/>
    <w:rsid w:val="00777569"/>
    <w:rsid w:val="00780338"/>
    <w:rsid w:val="007819F6"/>
    <w:rsid w:val="0078215F"/>
    <w:rsid w:val="00783488"/>
    <w:rsid w:val="007836A4"/>
    <w:rsid w:val="00783A4A"/>
    <w:rsid w:val="00783D56"/>
    <w:rsid w:val="007848BC"/>
    <w:rsid w:val="00791319"/>
    <w:rsid w:val="00791F65"/>
    <w:rsid w:val="007922EF"/>
    <w:rsid w:val="007929D9"/>
    <w:rsid w:val="007933B1"/>
    <w:rsid w:val="00793CA7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4DEC"/>
    <w:rsid w:val="007A5E9C"/>
    <w:rsid w:val="007A6630"/>
    <w:rsid w:val="007A7587"/>
    <w:rsid w:val="007B00DA"/>
    <w:rsid w:val="007B28CB"/>
    <w:rsid w:val="007B2D14"/>
    <w:rsid w:val="007B3B05"/>
    <w:rsid w:val="007B63A9"/>
    <w:rsid w:val="007B64A8"/>
    <w:rsid w:val="007B73C8"/>
    <w:rsid w:val="007C2A14"/>
    <w:rsid w:val="007C3C4F"/>
    <w:rsid w:val="007C48BB"/>
    <w:rsid w:val="007C492B"/>
    <w:rsid w:val="007C59E1"/>
    <w:rsid w:val="007D30E6"/>
    <w:rsid w:val="007D310F"/>
    <w:rsid w:val="007D40F7"/>
    <w:rsid w:val="007D6324"/>
    <w:rsid w:val="007D786E"/>
    <w:rsid w:val="007E01FD"/>
    <w:rsid w:val="007E0355"/>
    <w:rsid w:val="007E3B8C"/>
    <w:rsid w:val="007E40BC"/>
    <w:rsid w:val="007E4310"/>
    <w:rsid w:val="007E44F1"/>
    <w:rsid w:val="007E45A9"/>
    <w:rsid w:val="007E543B"/>
    <w:rsid w:val="007E5525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4E1D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0653C"/>
    <w:rsid w:val="008120D0"/>
    <w:rsid w:val="00812FE4"/>
    <w:rsid w:val="008150B6"/>
    <w:rsid w:val="00815AA4"/>
    <w:rsid w:val="008219F7"/>
    <w:rsid w:val="00821A75"/>
    <w:rsid w:val="0082203A"/>
    <w:rsid w:val="00822845"/>
    <w:rsid w:val="00822D7B"/>
    <w:rsid w:val="00822EFD"/>
    <w:rsid w:val="00822FCA"/>
    <w:rsid w:val="00830570"/>
    <w:rsid w:val="0083170A"/>
    <w:rsid w:val="00831CC4"/>
    <w:rsid w:val="00832619"/>
    <w:rsid w:val="00832A56"/>
    <w:rsid w:val="00835D2B"/>
    <w:rsid w:val="00837CBF"/>
    <w:rsid w:val="008418CD"/>
    <w:rsid w:val="00842424"/>
    <w:rsid w:val="0084245D"/>
    <w:rsid w:val="00843DE1"/>
    <w:rsid w:val="008452AE"/>
    <w:rsid w:val="00845E54"/>
    <w:rsid w:val="00846235"/>
    <w:rsid w:val="0084674D"/>
    <w:rsid w:val="008513E9"/>
    <w:rsid w:val="008526AF"/>
    <w:rsid w:val="008535A8"/>
    <w:rsid w:val="00853E1F"/>
    <w:rsid w:val="00854DC9"/>
    <w:rsid w:val="008569E7"/>
    <w:rsid w:val="00860DA7"/>
    <w:rsid w:val="008613A5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2D67"/>
    <w:rsid w:val="0087393D"/>
    <w:rsid w:val="0087745C"/>
    <w:rsid w:val="0087767D"/>
    <w:rsid w:val="0088126E"/>
    <w:rsid w:val="00883CD4"/>
    <w:rsid w:val="00887BF2"/>
    <w:rsid w:val="00890FC9"/>
    <w:rsid w:val="00892C15"/>
    <w:rsid w:val="008936D0"/>
    <w:rsid w:val="00893983"/>
    <w:rsid w:val="0089420A"/>
    <w:rsid w:val="00896C01"/>
    <w:rsid w:val="008A0172"/>
    <w:rsid w:val="008A0804"/>
    <w:rsid w:val="008A1B29"/>
    <w:rsid w:val="008A30E8"/>
    <w:rsid w:val="008A408C"/>
    <w:rsid w:val="008A453F"/>
    <w:rsid w:val="008A6047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2B5"/>
    <w:rsid w:val="008C6941"/>
    <w:rsid w:val="008C69C7"/>
    <w:rsid w:val="008C7424"/>
    <w:rsid w:val="008C7F18"/>
    <w:rsid w:val="008D02E9"/>
    <w:rsid w:val="008D1DE1"/>
    <w:rsid w:val="008D228A"/>
    <w:rsid w:val="008D2836"/>
    <w:rsid w:val="008D43F7"/>
    <w:rsid w:val="008D5B2F"/>
    <w:rsid w:val="008D78AB"/>
    <w:rsid w:val="008E15F1"/>
    <w:rsid w:val="008E1E67"/>
    <w:rsid w:val="008E3586"/>
    <w:rsid w:val="008E4935"/>
    <w:rsid w:val="008E5D09"/>
    <w:rsid w:val="008F0055"/>
    <w:rsid w:val="008F1589"/>
    <w:rsid w:val="008F1A36"/>
    <w:rsid w:val="008F1F68"/>
    <w:rsid w:val="008F2093"/>
    <w:rsid w:val="008F3F4C"/>
    <w:rsid w:val="008F4494"/>
    <w:rsid w:val="008F461B"/>
    <w:rsid w:val="008F4C5C"/>
    <w:rsid w:val="008F6529"/>
    <w:rsid w:val="008F74E5"/>
    <w:rsid w:val="009063F4"/>
    <w:rsid w:val="009078F9"/>
    <w:rsid w:val="00910378"/>
    <w:rsid w:val="00912703"/>
    <w:rsid w:val="009129F9"/>
    <w:rsid w:val="00913490"/>
    <w:rsid w:val="0091410B"/>
    <w:rsid w:val="00914C54"/>
    <w:rsid w:val="00915726"/>
    <w:rsid w:val="00916CB5"/>
    <w:rsid w:val="00920414"/>
    <w:rsid w:val="00923072"/>
    <w:rsid w:val="00924D9F"/>
    <w:rsid w:val="00930E56"/>
    <w:rsid w:val="00931025"/>
    <w:rsid w:val="009319A2"/>
    <w:rsid w:val="009333F1"/>
    <w:rsid w:val="00933B13"/>
    <w:rsid w:val="00933C7A"/>
    <w:rsid w:val="009356FC"/>
    <w:rsid w:val="00936E9D"/>
    <w:rsid w:val="0093769A"/>
    <w:rsid w:val="0093797C"/>
    <w:rsid w:val="0094107C"/>
    <w:rsid w:val="00941D66"/>
    <w:rsid w:val="00942468"/>
    <w:rsid w:val="00942A10"/>
    <w:rsid w:val="0094766C"/>
    <w:rsid w:val="0095131C"/>
    <w:rsid w:val="00954333"/>
    <w:rsid w:val="00956D5E"/>
    <w:rsid w:val="009601FD"/>
    <w:rsid w:val="00960BD8"/>
    <w:rsid w:val="00960C91"/>
    <w:rsid w:val="00963C8F"/>
    <w:rsid w:val="00966240"/>
    <w:rsid w:val="00973409"/>
    <w:rsid w:val="00974257"/>
    <w:rsid w:val="0097454C"/>
    <w:rsid w:val="009747E8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AA0"/>
    <w:rsid w:val="009A3E26"/>
    <w:rsid w:val="009A47E6"/>
    <w:rsid w:val="009A54E2"/>
    <w:rsid w:val="009A5A26"/>
    <w:rsid w:val="009A5A36"/>
    <w:rsid w:val="009A6710"/>
    <w:rsid w:val="009A678A"/>
    <w:rsid w:val="009B1746"/>
    <w:rsid w:val="009B25F7"/>
    <w:rsid w:val="009B2D8E"/>
    <w:rsid w:val="009B3E4B"/>
    <w:rsid w:val="009B4C0C"/>
    <w:rsid w:val="009B4D3E"/>
    <w:rsid w:val="009B5A3D"/>
    <w:rsid w:val="009C252F"/>
    <w:rsid w:val="009C6902"/>
    <w:rsid w:val="009C7C06"/>
    <w:rsid w:val="009D0F0A"/>
    <w:rsid w:val="009D42A2"/>
    <w:rsid w:val="009D4B02"/>
    <w:rsid w:val="009D4B65"/>
    <w:rsid w:val="009E0C13"/>
    <w:rsid w:val="009E1A65"/>
    <w:rsid w:val="009E37B0"/>
    <w:rsid w:val="009E49EE"/>
    <w:rsid w:val="009E7149"/>
    <w:rsid w:val="009E7AAA"/>
    <w:rsid w:val="009E7E76"/>
    <w:rsid w:val="009F10C6"/>
    <w:rsid w:val="009F2085"/>
    <w:rsid w:val="009F3628"/>
    <w:rsid w:val="009F4518"/>
    <w:rsid w:val="009F4F5C"/>
    <w:rsid w:val="009F5909"/>
    <w:rsid w:val="009F5E7F"/>
    <w:rsid w:val="009F5FA6"/>
    <w:rsid w:val="009F6DA4"/>
    <w:rsid w:val="00A003C6"/>
    <w:rsid w:val="00A00C3A"/>
    <w:rsid w:val="00A011EC"/>
    <w:rsid w:val="00A019EB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4371"/>
    <w:rsid w:val="00A25E6F"/>
    <w:rsid w:val="00A267A7"/>
    <w:rsid w:val="00A26FC6"/>
    <w:rsid w:val="00A32B9E"/>
    <w:rsid w:val="00A35E31"/>
    <w:rsid w:val="00A40C7C"/>
    <w:rsid w:val="00A41421"/>
    <w:rsid w:val="00A41B66"/>
    <w:rsid w:val="00A4639F"/>
    <w:rsid w:val="00A469F6"/>
    <w:rsid w:val="00A46D36"/>
    <w:rsid w:val="00A51159"/>
    <w:rsid w:val="00A53235"/>
    <w:rsid w:val="00A544AA"/>
    <w:rsid w:val="00A552B2"/>
    <w:rsid w:val="00A555AB"/>
    <w:rsid w:val="00A605CB"/>
    <w:rsid w:val="00A610D7"/>
    <w:rsid w:val="00A61520"/>
    <w:rsid w:val="00A6410D"/>
    <w:rsid w:val="00A65036"/>
    <w:rsid w:val="00A6525D"/>
    <w:rsid w:val="00A659D6"/>
    <w:rsid w:val="00A65CED"/>
    <w:rsid w:val="00A66AC4"/>
    <w:rsid w:val="00A706F3"/>
    <w:rsid w:val="00A71A88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58F1"/>
    <w:rsid w:val="00A86EE3"/>
    <w:rsid w:val="00A87323"/>
    <w:rsid w:val="00A87D6D"/>
    <w:rsid w:val="00A87F35"/>
    <w:rsid w:val="00A90289"/>
    <w:rsid w:val="00A90C59"/>
    <w:rsid w:val="00A93136"/>
    <w:rsid w:val="00A932ED"/>
    <w:rsid w:val="00A94728"/>
    <w:rsid w:val="00AA0724"/>
    <w:rsid w:val="00AA0940"/>
    <w:rsid w:val="00AA1071"/>
    <w:rsid w:val="00AA140C"/>
    <w:rsid w:val="00AA17C7"/>
    <w:rsid w:val="00AA2562"/>
    <w:rsid w:val="00AA3577"/>
    <w:rsid w:val="00AA3725"/>
    <w:rsid w:val="00AA373E"/>
    <w:rsid w:val="00AA5915"/>
    <w:rsid w:val="00AB09AB"/>
    <w:rsid w:val="00AB0D23"/>
    <w:rsid w:val="00AB25A1"/>
    <w:rsid w:val="00AB3DF8"/>
    <w:rsid w:val="00AB552F"/>
    <w:rsid w:val="00AB56B6"/>
    <w:rsid w:val="00AB6FF9"/>
    <w:rsid w:val="00AB72FB"/>
    <w:rsid w:val="00AB79AA"/>
    <w:rsid w:val="00AB7BC7"/>
    <w:rsid w:val="00AC09B9"/>
    <w:rsid w:val="00AC10F5"/>
    <w:rsid w:val="00AC1326"/>
    <w:rsid w:val="00AC2BDF"/>
    <w:rsid w:val="00AC328D"/>
    <w:rsid w:val="00AC5036"/>
    <w:rsid w:val="00AC5D8B"/>
    <w:rsid w:val="00AC7D91"/>
    <w:rsid w:val="00AC7DA1"/>
    <w:rsid w:val="00AD264A"/>
    <w:rsid w:val="00AD4021"/>
    <w:rsid w:val="00AD6708"/>
    <w:rsid w:val="00AD7807"/>
    <w:rsid w:val="00AD7D47"/>
    <w:rsid w:val="00AE0055"/>
    <w:rsid w:val="00AE0A84"/>
    <w:rsid w:val="00AE2358"/>
    <w:rsid w:val="00AE2B3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7E1"/>
    <w:rsid w:val="00AF3AD4"/>
    <w:rsid w:val="00AF614A"/>
    <w:rsid w:val="00AF70FB"/>
    <w:rsid w:val="00AF749E"/>
    <w:rsid w:val="00B003DB"/>
    <w:rsid w:val="00B02B16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1A2"/>
    <w:rsid w:val="00B20AB8"/>
    <w:rsid w:val="00B2494E"/>
    <w:rsid w:val="00B250AA"/>
    <w:rsid w:val="00B2719F"/>
    <w:rsid w:val="00B30A62"/>
    <w:rsid w:val="00B31571"/>
    <w:rsid w:val="00B32DCC"/>
    <w:rsid w:val="00B33D80"/>
    <w:rsid w:val="00B346D7"/>
    <w:rsid w:val="00B34D74"/>
    <w:rsid w:val="00B3653A"/>
    <w:rsid w:val="00B36FD3"/>
    <w:rsid w:val="00B378CE"/>
    <w:rsid w:val="00B40D1C"/>
    <w:rsid w:val="00B40EBB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1BF1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78B"/>
    <w:rsid w:val="00B829C2"/>
    <w:rsid w:val="00B82F46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1A16"/>
    <w:rsid w:val="00BC2A41"/>
    <w:rsid w:val="00BC51E4"/>
    <w:rsid w:val="00BC7464"/>
    <w:rsid w:val="00BD4991"/>
    <w:rsid w:val="00BD4CA6"/>
    <w:rsid w:val="00BD689D"/>
    <w:rsid w:val="00BE14BA"/>
    <w:rsid w:val="00BE5904"/>
    <w:rsid w:val="00BE64FB"/>
    <w:rsid w:val="00BE780D"/>
    <w:rsid w:val="00BF3C85"/>
    <w:rsid w:val="00BF49B0"/>
    <w:rsid w:val="00BF5F9E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4523"/>
    <w:rsid w:val="00C14826"/>
    <w:rsid w:val="00C2453E"/>
    <w:rsid w:val="00C25011"/>
    <w:rsid w:val="00C254E2"/>
    <w:rsid w:val="00C260B3"/>
    <w:rsid w:val="00C3094D"/>
    <w:rsid w:val="00C309C8"/>
    <w:rsid w:val="00C314F9"/>
    <w:rsid w:val="00C31EF8"/>
    <w:rsid w:val="00C31EFD"/>
    <w:rsid w:val="00C340A6"/>
    <w:rsid w:val="00C347C7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636"/>
    <w:rsid w:val="00C50073"/>
    <w:rsid w:val="00C51664"/>
    <w:rsid w:val="00C51C09"/>
    <w:rsid w:val="00C5287B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4A2F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59CC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370F"/>
    <w:rsid w:val="00CC616F"/>
    <w:rsid w:val="00CC7CE0"/>
    <w:rsid w:val="00CD08AF"/>
    <w:rsid w:val="00CD39EE"/>
    <w:rsid w:val="00CD5D1E"/>
    <w:rsid w:val="00CD642B"/>
    <w:rsid w:val="00CD6A45"/>
    <w:rsid w:val="00CE71BC"/>
    <w:rsid w:val="00CF1E4A"/>
    <w:rsid w:val="00CF2892"/>
    <w:rsid w:val="00CF3240"/>
    <w:rsid w:val="00CF59D0"/>
    <w:rsid w:val="00CF5B11"/>
    <w:rsid w:val="00CF6228"/>
    <w:rsid w:val="00CF7049"/>
    <w:rsid w:val="00D01283"/>
    <w:rsid w:val="00D015A7"/>
    <w:rsid w:val="00D04823"/>
    <w:rsid w:val="00D04B22"/>
    <w:rsid w:val="00D04FEE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514A"/>
    <w:rsid w:val="00D2655D"/>
    <w:rsid w:val="00D265FB"/>
    <w:rsid w:val="00D26637"/>
    <w:rsid w:val="00D26A7F"/>
    <w:rsid w:val="00D308DC"/>
    <w:rsid w:val="00D31014"/>
    <w:rsid w:val="00D3114E"/>
    <w:rsid w:val="00D33529"/>
    <w:rsid w:val="00D357D8"/>
    <w:rsid w:val="00D420D1"/>
    <w:rsid w:val="00D42C19"/>
    <w:rsid w:val="00D43496"/>
    <w:rsid w:val="00D45C7D"/>
    <w:rsid w:val="00D47E02"/>
    <w:rsid w:val="00D533E3"/>
    <w:rsid w:val="00D60B46"/>
    <w:rsid w:val="00D61837"/>
    <w:rsid w:val="00D63A3E"/>
    <w:rsid w:val="00D6418A"/>
    <w:rsid w:val="00D642F3"/>
    <w:rsid w:val="00D64D74"/>
    <w:rsid w:val="00D65D25"/>
    <w:rsid w:val="00D70187"/>
    <w:rsid w:val="00D708C3"/>
    <w:rsid w:val="00D71C13"/>
    <w:rsid w:val="00D72683"/>
    <w:rsid w:val="00D73035"/>
    <w:rsid w:val="00D73741"/>
    <w:rsid w:val="00D74C82"/>
    <w:rsid w:val="00D75DD1"/>
    <w:rsid w:val="00D772A0"/>
    <w:rsid w:val="00D77538"/>
    <w:rsid w:val="00D77BFA"/>
    <w:rsid w:val="00D800BD"/>
    <w:rsid w:val="00D81FAE"/>
    <w:rsid w:val="00D83355"/>
    <w:rsid w:val="00D91629"/>
    <w:rsid w:val="00D942EE"/>
    <w:rsid w:val="00D95549"/>
    <w:rsid w:val="00D9776B"/>
    <w:rsid w:val="00D97C28"/>
    <w:rsid w:val="00DA059C"/>
    <w:rsid w:val="00DA496D"/>
    <w:rsid w:val="00DA578C"/>
    <w:rsid w:val="00DA6C6E"/>
    <w:rsid w:val="00DA6CA7"/>
    <w:rsid w:val="00DA7399"/>
    <w:rsid w:val="00DB4FAC"/>
    <w:rsid w:val="00DB609A"/>
    <w:rsid w:val="00DB656F"/>
    <w:rsid w:val="00DB6930"/>
    <w:rsid w:val="00DB6F91"/>
    <w:rsid w:val="00DC1D94"/>
    <w:rsid w:val="00DC5430"/>
    <w:rsid w:val="00DD1459"/>
    <w:rsid w:val="00DD314A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39E"/>
    <w:rsid w:val="00E1283B"/>
    <w:rsid w:val="00E13DB7"/>
    <w:rsid w:val="00E16F5D"/>
    <w:rsid w:val="00E21395"/>
    <w:rsid w:val="00E2155A"/>
    <w:rsid w:val="00E21C7C"/>
    <w:rsid w:val="00E21F21"/>
    <w:rsid w:val="00E229D1"/>
    <w:rsid w:val="00E23102"/>
    <w:rsid w:val="00E231B1"/>
    <w:rsid w:val="00E235D6"/>
    <w:rsid w:val="00E237EF"/>
    <w:rsid w:val="00E26153"/>
    <w:rsid w:val="00E26A20"/>
    <w:rsid w:val="00E30141"/>
    <w:rsid w:val="00E31DF2"/>
    <w:rsid w:val="00E31FA3"/>
    <w:rsid w:val="00E3245E"/>
    <w:rsid w:val="00E3379F"/>
    <w:rsid w:val="00E33C08"/>
    <w:rsid w:val="00E33D54"/>
    <w:rsid w:val="00E34F9A"/>
    <w:rsid w:val="00E35D85"/>
    <w:rsid w:val="00E36D09"/>
    <w:rsid w:val="00E42842"/>
    <w:rsid w:val="00E501C2"/>
    <w:rsid w:val="00E51026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3F76"/>
    <w:rsid w:val="00E84D79"/>
    <w:rsid w:val="00E85306"/>
    <w:rsid w:val="00E85434"/>
    <w:rsid w:val="00E855C3"/>
    <w:rsid w:val="00E85805"/>
    <w:rsid w:val="00E85C50"/>
    <w:rsid w:val="00E87886"/>
    <w:rsid w:val="00E90112"/>
    <w:rsid w:val="00E90DDD"/>
    <w:rsid w:val="00E9231F"/>
    <w:rsid w:val="00E92AE1"/>
    <w:rsid w:val="00E93E30"/>
    <w:rsid w:val="00E94E92"/>
    <w:rsid w:val="00E97B28"/>
    <w:rsid w:val="00EA0059"/>
    <w:rsid w:val="00EA0797"/>
    <w:rsid w:val="00EA1055"/>
    <w:rsid w:val="00EA167C"/>
    <w:rsid w:val="00EA2020"/>
    <w:rsid w:val="00EA229D"/>
    <w:rsid w:val="00EA27C6"/>
    <w:rsid w:val="00EA2928"/>
    <w:rsid w:val="00EA377B"/>
    <w:rsid w:val="00EA3CE9"/>
    <w:rsid w:val="00EA40F1"/>
    <w:rsid w:val="00EA419F"/>
    <w:rsid w:val="00EA50AC"/>
    <w:rsid w:val="00EA5118"/>
    <w:rsid w:val="00EA5441"/>
    <w:rsid w:val="00EA65C7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E0C63"/>
    <w:rsid w:val="00EE1F8C"/>
    <w:rsid w:val="00EE2391"/>
    <w:rsid w:val="00EE23C5"/>
    <w:rsid w:val="00EE2430"/>
    <w:rsid w:val="00EE24CE"/>
    <w:rsid w:val="00EE2807"/>
    <w:rsid w:val="00EE42DE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EF7DB5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15ADA"/>
    <w:rsid w:val="00F20E10"/>
    <w:rsid w:val="00F22C41"/>
    <w:rsid w:val="00F23E65"/>
    <w:rsid w:val="00F23EBF"/>
    <w:rsid w:val="00F24277"/>
    <w:rsid w:val="00F25278"/>
    <w:rsid w:val="00F25C5F"/>
    <w:rsid w:val="00F25D46"/>
    <w:rsid w:val="00F26D78"/>
    <w:rsid w:val="00F2743E"/>
    <w:rsid w:val="00F301A9"/>
    <w:rsid w:val="00F30973"/>
    <w:rsid w:val="00F309F5"/>
    <w:rsid w:val="00F3301B"/>
    <w:rsid w:val="00F3321B"/>
    <w:rsid w:val="00F34C88"/>
    <w:rsid w:val="00F36863"/>
    <w:rsid w:val="00F41166"/>
    <w:rsid w:val="00F4156F"/>
    <w:rsid w:val="00F42296"/>
    <w:rsid w:val="00F4531E"/>
    <w:rsid w:val="00F460BF"/>
    <w:rsid w:val="00F47627"/>
    <w:rsid w:val="00F47A77"/>
    <w:rsid w:val="00F502F6"/>
    <w:rsid w:val="00F5078A"/>
    <w:rsid w:val="00F50E3C"/>
    <w:rsid w:val="00F519CB"/>
    <w:rsid w:val="00F519EC"/>
    <w:rsid w:val="00F54992"/>
    <w:rsid w:val="00F54C0F"/>
    <w:rsid w:val="00F55E0E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687F"/>
    <w:rsid w:val="00F9096A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645C"/>
    <w:rsid w:val="00FD73FC"/>
    <w:rsid w:val="00FE008B"/>
    <w:rsid w:val="00FE0284"/>
    <w:rsid w:val="00FE0870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4DE54D"/>
  <w15:docId w15:val="{1CFC9D55-3EAE-4038-92D3-C12EE1DE9A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39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odyText">
    <w:name w:val="Body Text"/>
    <w:basedOn w:val="Normal"/>
    <w:link w:val="BodyTextChar"/>
    <w:semiHidden/>
    <w:unhideWhenUsed/>
    <w:rsid w:val="0032471E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BodyTextChar">
    <w:name w:val="Body Text Char"/>
    <w:basedOn w:val="DefaultParagraphFont"/>
    <w:link w:val="BodyText"/>
    <w:semiHidden/>
    <w:rsid w:val="0032471E"/>
    <w:rPr>
      <w:rFonts w:ascii="Times New Roman" w:eastAsia="Times New Roman" w:hAnsi="Times New Roman" w:cs="Times New Roman"/>
      <w:szCs w:val="20"/>
    </w:rPr>
  </w:style>
  <w:style w:type="paragraph" w:styleId="NoSpacing">
    <w:name w:val="No Spacing"/>
    <w:uiPriority w:val="1"/>
    <w:qFormat/>
    <w:rsid w:val="0032471E"/>
    <w:pPr>
      <w:spacing w:after="0" w:line="240" w:lineRule="auto"/>
    </w:pPr>
  </w:style>
  <w:style w:type="character" w:styleId="Strong">
    <w:name w:val="Strong"/>
    <w:basedOn w:val="DefaultParagraphFont"/>
    <w:uiPriority w:val="22"/>
    <w:qFormat/>
    <w:rsid w:val="00A53235"/>
    <w:rPr>
      <w:b/>
      <w:bCs/>
    </w:rPr>
  </w:style>
  <w:style w:type="paragraph" w:styleId="Revision">
    <w:name w:val="Revision"/>
    <w:hidden/>
    <w:uiPriority w:val="99"/>
    <w:semiHidden/>
    <w:rsid w:val="007A4DE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97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1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4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4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stojkic\Documents\MEMORANDUMI\2%20Memorandum%20%20ured%20gradona&#269;elnika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20A42F66F60834DA97BF97380977CFD" ma:contentTypeVersion="16" ma:contentTypeDescription="Stvaranje novog dokumenta." ma:contentTypeScope="" ma:versionID="bd8c8b6987d51a99cc4b81ecf2e5097d">
  <xsd:schema xmlns:xsd="http://www.w3.org/2001/XMLSchema" xmlns:xs="http://www.w3.org/2001/XMLSchema" xmlns:p="http://schemas.microsoft.com/office/2006/metadata/properties" xmlns:ns2="e316c462-89d3-4e08-9a0c-46104fb487d1" xmlns:ns3="980f9652-7168-49c4-94ba-f96babf4e92d" targetNamespace="http://schemas.microsoft.com/office/2006/metadata/properties" ma:root="true" ma:fieldsID="da0c71da991d0582b86658ed2182e430" ns2:_="" ns3:_="">
    <xsd:import namespace="e316c462-89d3-4e08-9a0c-46104fb487d1"/>
    <xsd:import namespace="980f9652-7168-49c4-94ba-f96babf4e92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16c462-89d3-4e08-9a0c-46104fb487d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Oznake slika" ma:readOnly="false" ma:fieldId="{5cf76f15-5ced-4ddc-b409-7134ff3c332f}" ma:taxonomyMulti="true" ma:sspId="b9aad1d1-6fce-4d48-ab64-f62650dd02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f9652-7168-49c4-94ba-f96babf4e92d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0d44c7c-861b-49c2-b5e1-31c5c6d698b8}" ma:internalName="TaxCatchAll" ma:showField="CatchAllData" ma:web="980f9652-7168-49c4-94ba-f96babf4e92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80f9652-7168-49c4-94ba-f96babf4e92d" xsi:nil="true"/>
    <lcf76f155ced4ddcb4097134ff3c332f xmlns="e316c462-89d3-4e08-9a0c-46104fb487d1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E3FB66-D630-4C6E-938B-95E84324D1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316c462-89d3-4e08-9a0c-46104fb487d1"/>
    <ds:schemaRef ds:uri="980f9652-7168-49c4-94ba-f96babf4e92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46CF329-FD21-4350-A78A-7CF370CD3F7F}">
  <ds:schemaRefs>
    <ds:schemaRef ds:uri="http://schemas.microsoft.com/office/2006/metadata/properties"/>
    <ds:schemaRef ds:uri="http://schemas.microsoft.com/office/infopath/2007/PartnerControls"/>
    <ds:schemaRef ds:uri="980f9652-7168-49c4-94ba-f96babf4e92d"/>
    <ds:schemaRef ds:uri="e316c462-89d3-4e08-9a0c-46104fb487d1"/>
  </ds:schemaRefs>
</ds:datastoreItem>
</file>

<file path=customXml/itemProps3.xml><?xml version="1.0" encoding="utf-8"?>
<ds:datastoreItem xmlns:ds="http://schemas.openxmlformats.org/officeDocument/2006/customXml" ds:itemID="{2E1AB0BF-F2C7-4DBD-98B8-F5D4B070172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F5CB8E0-F64A-48E7-A2D0-79558F3601A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 Memorandum  ured gradonačelnika</Template>
  <TotalTime>402</TotalTime>
  <Pages>2</Pages>
  <Words>759</Words>
  <Characters>4331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Višnja Stojkić</dc:creator>
  <cp:lastModifiedBy>Marina Pavić Črne</cp:lastModifiedBy>
  <cp:revision>185</cp:revision>
  <cp:lastPrinted>2024-04-08T10:16:00Z</cp:lastPrinted>
  <dcterms:created xsi:type="dcterms:W3CDTF">2024-04-02T07:04:00Z</dcterms:created>
  <dcterms:modified xsi:type="dcterms:W3CDTF">2025-02-05T12:14:00Z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0x010100820A42F66F60834DA97BF97380977CFD</vt:lpwstr>
  </property>
  <property fmtid="{D5CDD505-2E9C-101B-9397-08002B2CF9AE}" pid="3" name="MediaServiceImageTags">
    <vt:lpwstr/>
  </property>
</Properties>
</file>